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sz w:val="44"/>
          <w:szCs w:val="32"/>
        </w:rPr>
        <w:alias w:val="Haupttitel eingeben"/>
        <w:tag w:val="Haupttitel"/>
        <w:id w:val="503788625"/>
        <w:lock w:val="sdtLocked"/>
        <w:placeholder>
          <w:docPart w:val="0B82D60120F24E189E8F01799E527040"/>
        </w:placeholder>
        <w:dataBinding w:prefixMappings="xmlns:ns0='http://purl.org/dc/elements/1.1/' xmlns:ns1='http://schemas.openxmlformats.org/package/2006/metadata/core-properties' " w:xpath="/ns1:coreProperties[1]/ns0:title[1]" w:storeItemID="{6C3C8BC8-F283-45AE-878A-BAB7291924A1}"/>
        <w:text/>
      </w:sdtPr>
      <w:sdtEndPr/>
      <w:sdtContent>
        <w:p w14:paraId="6059A7DA" w14:textId="6FBBCD8F" w:rsidR="00537107" w:rsidRDefault="007C6807" w:rsidP="00BD413A">
          <w:pPr>
            <w:pStyle w:val="Haupttitel"/>
          </w:pPr>
          <w:r>
            <w:rPr>
              <w:sz w:val="44"/>
              <w:szCs w:val="32"/>
            </w:rPr>
            <w:t>Analyse und Neukonzeption einer Elektronik</w:t>
          </w:r>
        </w:p>
      </w:sdtContent>
    </w:sdt>
    <w:sdt>
      <w:sdtPr>
        <w:alias w:val="Untertitel eingeben"/>
        <w:tag w:val="Untertitel"/>
        <w:id w:val="-560249738"/>
        <w:lock w:val="sdtLocked"/>
        <w:placeholder>
          <w:docPart w:val="7E7205AC828243828292DFF120C6972B"/>
        </w:placeholder>
        <w:dataBinding w:prefixMappings="xmlns:ns0='http://purl.org/dc/elements/1.1/' xmlns:ns1='http://schemas.openxmlformats.org/package/2006/metadata/core-properties' " w:xpath="/ns1:coreProperties[1]/ns0:subject[1]" w:storeItemID="{6C3C8BC8-F283-45AE-878A-BAB7291924A1}"/>
        <w:text/>
      </w:sdtPr>
      <w:sdtEndPr/>
      <w:sdtContent>
        <w:p w14:paraId="6A8939B3" w14:textId="149649E0" w:rsidR="00642D1C" w:rsidRDefault="007C6807" w:rsidP="00BD413A">
          <w:pPr>
            <w:pStyle w:val="Untertitel"/>
          </w:pPr>
          <w:r>
            <w:t>ITBO Modul</w:t>
          </w:r>
        </w:p>
      </w:sdtContent>
    </w:sdt>
    <w:p w14:paraId="0BA78D11" w14:textId="7034FA2D" w:rsidR="00B31C71" w:rsidRDefault="00B31C71" w:rsidP="00A230AA">
      <w:pPr>
        <w:pStyle w:val="Untertitel"/>
        <w:spacing w:after="0"/>
        <w:rPr>
          <w:rFonts w:ascii="Arial" w:eastAsiaTheme="majorEastAsia" w:hAnsi="Arial" w:cs="Arial"/>
          <w:b/>
          <w:bCs/>
          <w:color w:val="000000" w:themeColor="text1"/>
        </w:rPr>
      </w:pPr>
      <w:r w:rsidRPr="00B31C71">
        <w:rPr>
          <w:rFonts w:ascii="Arial" w:eastAsiaTheme="majorEastAsia" w:hAnsi="Arial" w:cs="Arial"/>
          <w:b/>
          <w:bCs/>
          <w:color w:val="000000" w:themeColor="text1"/>
        </w:rPr>
        <w:t>Um was geht es</w:t>
      </w:r>
    </w:p>
    <w:p w14:paraId="47BEE3E6" w14:textId="3791E145" w:rsidR="00B31C71" w:rsidRDefault="00B31C71" w:rsidP="00B31C71">
      <w:pPr>
        <w:spacing w:after="0"/>
      </w:pPr>
      <w:r>
        <w:t>Die Aufgabe in dieser Übung besteht darin, in einer Zweiergruppe die elektronische Schaltung eines eingekauften Induktivladegerätes für Smartphones auf ihre Funktionalität zu überprüfen, alle vorhandenen Bauteile auf der Elektronikprintplatte, kurz PCB (</w:t>
      </w:r>
      <w:r w:rsidRPr="00F23374">
        <w:t>Printed Circuit Board</w:t>
      </w:r>
      <w:r>
        <w:t xml:space="preserve">) zu identifizieren, auszumessen und eine Anforderungsliste des Gerätes zu erstellen.  </w:t>
      </w:r>
    </w:p>
    <w:p w14:paraId="0139BC1C" w14:textId="3E3BF1D5" w:rsidR="00B31C71" w:rsidRDefault="00B31C71" w:rsidP="00B31C71">
      <w:pPr>
        <w:spacing w:after="0"/>
      </w:pPr>
      <w:r>
        <w:t>In einem weiteren Schritt sollen für die vorhandene Schaltung</w:t>
      </w:r>
      <w:r w:rsidR="002B34A3">
        <w:t xml:space="preserve"> Alternativlösungen</w:t>
      </w:r>
      <w:r>
        <w:t xml:space="preserve"> erarbeitet und überprüft werden. </w:t>
      </w:r>
    </w:p>
    <w:p w14:paraId="1EF23193" w14:textId="77777777" w:rsidR="00B31C71" w:rsidRDefault="00B31C71" w:rsidP="00B31C71">
      <w:pPr>
        <w:spacing w:after="0"/>
      </w:pPr>
      <w:r>
        <w:t>Dabei steht im Vordergrund, dass beide Gruppenmitglieder die korrekte Anwendung eines Handmultimeters erlernen, um damit den Schaltplan für die Elektronik zu erstellen.</w:t>
      </w:r>
    </w:p>
    <w:p w14:paraId="4C649F1B" w14:textId="721757EF" w:rsidR="00B31C71" w:rsidRDefault="00B31C71" w:rsidP="00B31C71">
      <w:pPr>
        <w:spacing w:after="0"/>
      </w:pPr>
      <w:r>
        <w:t xml:space="preserve">Für die Erstellung des Schaltplans kann entweder in </w:t>
      </w:r>
      <w:r w:rsidRPr="00291838">
        <w:t>Altium Nexus</w:t>
      </w:r>
      <w:r>
        <w:t xml:space="preserve"> (Lizenzgebundene Software – mit OST-Login verfügbar) oder in </w:t>
      </w:r>
      <w:r w:rsidRPr="00291838">
        <w:t>LT-Spice</w:t>
      </w:r>
      <w:r>
        <w:t xml:space="preserve"> (open-source Software zum freien Download) empfohlen werden. Es steht Ihnen offen, andere Tools zu verwenden, um das Schema zu entwerfen. </w:t>
      </w:r>
    </w:p>
    <w:p w14:paraId="4B38B7D2" w14:textId="2D0122E9" w:rsidR="00B31C71" w:rsidRDefault="00B31C71" w:rsidP="00B31C71">
      <w:pPr>
        <w:spacing w:after="0"/>
      </w:pPr>
      <w:r>
        <w:t xml:space="preserve">Des Weiteren soll anhand der ausgemessenen Schaltung eine Stückliste und deren Kostenabschätzung, sowie eine Anforderungsliste bzw. ein Datenblatt erstellt werden. </w:t>
      </w:r>
    </w:p>
    <w:p w14:paraId="59F0CFC0" w14:textId="6EFD9477" w:rsidR="00B31C71" w:rsidRDefault="00B31C71" w:rsidP="00B31C71">
      <w:pPr>
        <w:spacing w:after="0"/>
      </w:pPr>
      <w:r>
        <w:t xml:space="preserve">Mit der Grundlage dieser Informationen können Sie in einem weiteren Schritt kreative Alternativlösungen </w:t>
      </w:r>
      <w:r w:rsidR="002B34A3">
        <w:t xml:space="preserve">für den </w:t>
      </w:r>
      <w:r>
        <w:t xml:space="preserve">Charger recherchieren und dokumentieren.  </w:t>
      </w:r>
    </w:p>
    <w:p w14:paraId="065ED823" w14:textId="0273DC49" w:rsidR="00B31C71" w:rsidRDefault="00B31C71" w:rsidP="00B31C71">
      <w:pPr>
        <w:spacing w:after="0"/>
      </w:pPr>
      <w:r>
        <w:t xml:space="preserve">Die Ergebnisse werden in der Klasse vorgestellt und besprochen, bevor eine kurze Verständnisprüfung das Projekt abschliesst. </w:t>
      </w:r>
    </w:p>
    <w:p w14:paraId="31D697A4" w14:textId="10842E1F" w:rsidR="00002693" w:rsidRDefault="00002693" w:rsidP="00B31C71">
      <w:pPr>
        <w:spacing w:after="0"/>
      </w:pPr>
    </w:p>
    <w:p w14:paraId="39EA26F1" w14:textId="0A44438D" w:rsidR="00002693" w:rsidRDefault="00002693" w:rsidP="00B31C71">
      <w:pPr>
        <w:spacing w:after="0"/>
        <w:rPr>
          <w:rFonts w:ascii="Arial" w:eastAsiaTheme="majorEastAsia" w:hAnsi="Arial" w:cs="Arial"/>
          <w:b/>
          <w:bCs/>
          <w:color w:val="000000" w:themeColor="text1"/>
          <w:sz w:val="32"/>
          <w:szCs w:val="32"/>
        </w:rPr>
      </w:pPr>
      <w:r w:rsidRPr="00002693">
        <w:rPr>
          <w:rFonts w:ascii="Arial" w:eastAsiaTheme="majorEastAsia" w:hAnsi="Arial" w:cs="Arial"/>
          <w:b/>
          <w:bCs/>
          <w:color w:val="000000" w:themeColor="text1"/>
          <w:sz w:val="32"/>
          <w:szCs w:val="32"/>
        </w:rPr>
        <w:t>Ablauf</w:t>
      </w:r>
    </w:p>
    <w:p w14:paraId="77E038F5" w14:textId="3957FF0F" w:rsidR="00C72639" w:rsidRDefault="00A740FA" w:rsidP="00B31C71">
      <w:pPr>
        <w:spacing w:after="0"/>
      </w:pPr>
      <w:r>
        <w:t>I</w:t>
      </w:r>
      <w:r w:rsidR="006978DD">
        <w:t xml:space="preserve">nnerhalb </w:t>
      </w:r>
      <w:r w:rsidR="00395ADE">
        <w:t xml:space="preserve">von </w:t>
      </w:r>
      <w:r w:rsidR="00EF2D42">
        <w:t>2</w:t>
      </w:r>
      <w:r>
        <w:t xml:space="preserve"> Lektionen à 45 min wird Ihnen der theoretische Hintergrund und nützliche Tipps </w:t>
      </w:r>
      <w:r w:rsidR="00395ADE">
        <w:t xml:space="preserve">für die Durchführung des Projektes </w:t>
      </w:r>
      <w:r>
        <w:t xml:space="preserve">mitgegeben. </w:t>
      </w:r>
      <w:r w:rsidR="003D28FD">
        <w:t xml:space="preserve">Innerhalb von 8 Stunden im Selbststudium können Sie dann die Aufgabe </w:t>
      </w:r>
      <w:r w:rsidR="00395ADE">
        <w:t>selbst</w:t>
      </w:r>
      <w:r w:rsidR="003D28FD">
        <w:t xml:space="preserve"> lösen. </w:t>
      </w:r>
    </w:p>
    <w:p w14:paraId="6F3F0C8C" w14:textId="465B0AFC" w:rsidR="00F93FE3" w:rsidRDefault="00F93FE3" w:rsidP="00B31C71">
      <w:pPr>
        <w:spacing w:after="0"/>
      </w:pPr>
      <w:r>
        <w:t>Am Schluss werden folgende Dokumentation</w:t>
      </w:r>
      <w:r w:rsidR="000E1AF2">
        <w:t>sunterlagen</w:t>
      </w:r>
      <w:r>
        <w:t xml:space="preserve"> </w:t>
      </w:r>
      <w:r w:rsidR="00395ADE">
        <w:t xml:space="preserve">von Ihnen </w:t>
      </w:r>
      <w:r>
        <w:t xml:space="preserve">verlangt: </w:t>
      </w:r>
    </w:p>
    <w:p w14:paraId="080079F2" w14:textId="27AEFB91" w:rsidR="00F93FE3" w:rsidRDefault="00F93FE3" w:rsidP="009C38E5">
      <w:pPr>
        <w:pStyle w:val="Listenabsatz"/>
        <w:numPr>
          <w:ilvl w:val="0"/>
          <w:numId w:val="13"/>
        </w:numPr>
        <w:spacing w:after="0"/>
      </w:pPr>
      <w:r>
        <w:t xml:space="preserve">Schaltplan des PCBs </w:t>
      </w:r>
    </w:p>
    <w:p w14:paraId="48E717DD" w14:textId="515CDCDD" w:rsidR="00F93FE3" w:rsidRDefault="00F93FE3" w:rsidP="009C38E5">
      <w:pPr>
        <w:pStyle w:val="Listenabsatz"/>
        <w:numPr>
          <w:ilvl w:val="0"/>
          <w:numId w:val="13"/>
        </w:numPr>
        <w:spacing w:after="0"/>
      </w:pPr>
      <w:r>
        <w:t>Stückliste</w:t>
      </w:r>
    </w:p>
    <w:p w14:paraId="7291F01C" w14:textId="7B57BEEE" w:rsidR="00F93FE3" w:rsidRDefault="00F93FE3" w:rsidP="009C38E5">
      <w:pPr>
        <w:pStyle w:val="Listenabsatz"/>
        <w:numPr>
          <w:ilvl w:val="0"/>
          <w:numId w:val="13"/>
        </w:numPr>
        <w:spacing w:after="0"/>
      </w:pPr>
      <w:r>
        <w:t>Datenblatt bzw. Anforderungsliste</w:t>
      </w:r>
    </w:p>
    <w:p w14:paraId="704499CF" w14:textId="5565858F" w:rsidR="00F93FE3" w:rsidRDefault="00F93FE3" w:rsidP="009C38E5">
      <w:pPr>
        <w:pStyle w:val="Listenabsatz"/>
        <w:numPr>
          <w:ilvl w:val="0"/>
          <w:numId w:val="13"/>
        </w:numPr>
        <w:spacing w:after="0"/>
      </w:pPr>
      <w:r>
        <w:t>Alternativvorschläge</w:t>
      </w:r>
      <w:r w:rsidR="00626C96">
        <w:t xml:space="preserve"> zur Verbesserung des Chargers</w:t>
      </w:r>
    </w:p>
    <w:p w14:paraId="6064ECC2" w14:textId="1135911E" w:rsidR="00CD2131" w:rsidRPr="00C72639" w:rsidRDefault="00CD2131" w:rsidP="00CD2131">
      <w:pPr>
        <w:spacing w:after="0"/>
      </w:pPr>
      <w:r>
        <w:t xml:space="preserve">Daraus resultierend soll eine kurze Präsentation </w:t>
      </w:r>
      <w:r w:rsidR="00EF2D42">
        <w:t xml:space="preserve">(3 min) </w:t>
      </w:r>
      <w:r>
        <w:t xml:space="preserve">vorbereitet werden. </w:t>
      </w:r>
      <w:r w:rsidR="00EF2D42">
        <w:t xml:space="preserve">In der dritten Lektion à 45 min werden die Präsentationen vorgestellt und </w:t>
      </w:r>
      <w:r w:rsidR="00B77283">
        <w:t>Verständnisfragen</w:t>
      </w:r>
      <w:r w:rsidR="00B304EA">
        <w:t xml:space="preserve"> in einer </w:t>
      </w:r>
      <w:r w:rsidR="0093758F">
        <w:t>15-minütigen</w:t>
      </w:r>
      <w:r w:rsidR="00B304EA">
        <w:t xml:space="preserve"> Prüfung gestellt. </w:t>
      </w:r>
    </w:p>
    <w:p w14:paraId="7F9672F4" w14:textId="3C023E83" w:rsidR="00B31C71" w:rsidRDefault="00B31C71" w:rsidP="00B31C71">
      <w:pPr>
        <w:spacing w:after="0"/>
      </w:pPr>
    </w:p>
    <w:p w14:paraId="3D250EC4" w14:textId="0410E4AD" w:rsidR="00670DF2" w:rsidRDefault="00C913C5" w:rsidP="00A670C7">
      <w:pPr>
        <w:pStyle w:val="Titel2"/>
      </w:pPr>
      <w:r>
        <w:t>Zeitmanagement:</w:t>
      </w:r>
    </w:p>
    <w:tbl>
      <w:tblPr>
        <w:tblStyle w:val="Tabellenraster"/>
        <w:tblW w:w="0" w:type="auto"/>
        <w:tblLook w:val="04A0" w:firstRow="1" w:lastRow="0" w:firstColumn="1" w:lastColumn="0" w:noHBand="0" w:noVBand="1"/>
      </w:tblPr>
      <w:tblGrid>
        <w:gridCol w:w="4619"/>
        <w:gridCol w:w="4619"/>
      </w:tblGrid>
      <w:tr w:rsidR="00C913C5" w14:paraId="5B8BA0D9" w14:textId="77777777" w:rsidTr="00A670C7">
        <w:trPr>
          <w:trHeight w:val="384"/>
        </w:trPr>
        <w:tc>
          <w:tcPr>
            <w:tcW w:w="4619" w:type="dxa"/>
          </w:tcPr>
          <w:p w14:paraId="4B2BC950" w14:textId="6FF2E7AF" w:rsidR="00C913C5" w:rsidRDefault="00C913C5" w:rsidP="00B31C71">
            <w:pPr>
              <w:spacing w:after="0"/>
            </w:pPr>
            <w:r>
              <w:t>Schaltplan erstellen</w:t>
            </w:r>
          </w:p>
        </w:tc>
        <w:tc>
          <w:tcPr>
            <w:tcW w:w="4619" w:type="dxa"/>
          </w:tcPr>
          <w:p w14:paraId="69D6D4A2" w14:textId="08AE6B5E" w:rsidR="00C913C5" w:rsidRDefault="00FD301A" w:rsidP="00B31C71">
            <w:pPr>
              <w:spacing w:after="0"/>
            </w:pPr>
            <w:r>
              <w:t>4</w:t>
            </w:r>
            <w:r w:rsidR="00C913C5">
              <w:t xml:space="preserve"> Stunden</w:t>
            </w:r>
          </w:p>
        </w:tc>
      </w:tr>
      <w:tr w:rsidR="00C913C5" w14:paraId="44A062D2" w14:textId="77777777" w:rsidTr="00A670C7">
        <w:trPr>
          <w:trHeight w:val="384"/>
        </w:trPr>
        <w:tc>
          <w:tcPr>
            <w:tcW w:w="4619" w:type="dxa"/>
          </w:tcPr>
          <w:p w14:paraId="16A69B72" w14:textId="30E3ADAB" w:rsidR="00C913C5" w:rsidRDefault="00C913C5" w:rsidP="00B31C71">
            <w:pPr>
              <w:spacing w:after="0"/>
            </w:pPr>
            <w:r>
              <w:t>Stückliste erstellen</w:t>
            </w:r>
          </w:p>
        </w:tc>
        <w:tc>
          <w:tcPr>
            <w:tcW w:w="4619" w:type="dxa"/>
          </w:tcPr>
          <w:p w14:paraId="10A62C80" w14:textId="64A2ECB9" w:rsidR="00C913C5" w:rsidRDefault="00855657" w:rsidP="00B31C71">
            <w:pPr>
              <w:spacing w:after="0"/>
            </w:pPr>
            <w:r>
              <w:t>0.5</w:t>
            </w:r>
            <w:r w:rsidR="00C913C5">
              <w:t xml:space="preserve"> Stunde</w:t>
            </w:r>
          </w:p>
        </w:tc>
      </w:tr>
      <w:tr w:rsidR="00C913C5" w14:paraId="10330811" w14:textId="77777777" w:rsidTr="00A670C7">
        <w:trPr>
          <w:trHeight w:val="384"/>
        </w:trPr>
        <w:tc>
          <w:tcPr>
            <w:tcW w:w="4619" w:type="dxa"/>
          </w:tcPr>
          <w:p w14:paraId="57FBFAD0" w14:textId="0966A2A2" w:rsidR="00C913C5" w:rsidRDefault="00C913C5" w:rsidP="00B31C71">
            <w:pPr>
              <w:spacing w:after="0"/>
            </w:pPr>
            <w:r>
              <w:t>Datenblatt erstellen</w:t>
            </w:r>
          </w:p>
        </w:tc>
        <w:tc>
          <w:tcPr>
            <w:tcW w:w="4619" w:type="dxa"/>
          </w:tcPr>
          <w:p w14:paraId="78D1E64F" w14:textId="71FC7A48" w:rsidR="00C913C5" w:rsidRDefault="0006798A" w:rsidP="00B31C71">
            <w:pPr>
              <w:spacing w:after="0"/>
            </w:pPr>
            <w:r>
              <w:t>0.5</w:t>
            </w:r>
            <w:r w:rsidR="00C913C5">
              <w:t xml:space="preserve"> Stunde</w:t>
            </w:r>
          </w:p>
        </w:tc>
      </w:tr>
      <w:tr w:rsidR="00C913C5" w14:paraId="31BBB08A" w14:textId="77777777" w:rsidTr="00A670C7">
        <w:trPr>
          <w:trHeight w:val="384"/>
        </w:trPr>
        <w:tc>
          <w:tcPr>
            <w:tcW w:w="4619" w:type="dxa"/>
          </w:tcPr>
          <w:p w14:paraId="181E0823" w14:textId="0D32AEFA" w:rsidR="00C913C5" w:rsidRDefault="00743788" w:rsidP="00B31C71">
            <w:pPr>
              <w:spacing w:after="0"/>
            </w:pPr>
            <w:r>
              <w:t>Alternativvorschläge recherchieren</w:t>
            </w:r>
          </w:p>
        </w:tc>
        <w:tc>
          <w:tcPr>
            <w:tcW w:w="4619" w:type="dxa"/>
          </w:tcPr>
          <w:p w14:paraId="532AF311" w14:textId="09EA35FD" w:rsidR="00C913C5" w:rsidRDefault="00743788" w:rsidP="00B31C71">
            <w:pPr>
              <w:spacing w:after="0"/>
            </w:pPr>
            <w:r>
              <w:t>2 Stunden</w:t>
            </w:r>
          </w:p>
        </w:tc>
      </w:tr>
      <w:tr w:rsidR="00C913C5" w14:paraId="15F178FA" w14:textId="77777777" w:rsidTr="00A670C7">
        <w:trPr>
          <w:trHeight w:val="384"/>
        </w:trPr>
        <w:tc>
          <w:tcPr>
            <w:tcW w:w="4619" w:type="dxa"/>
          </w:tcPr>
          <w:p w14:paraId="5C78721D" w14:textId="56FDBBB3" w:rsidR="00C913C5" w:rsidRDefault="00C913C5" w:rsidP="00B31C71">
            <w:pPr>
              <w:spacing w:after="0"/>
            </w:pPr>
            <w:r>
              <w:t xml:space="preserve">Präsentation </w:t>
            </w:r>
            <w:r w:rsidR="001C3B32">
              <w:t xml:space="preserve">erstellen </w:t>
            </w:r>
            <w:r>
              <w:t>und</w:t>
            </w:r>
            <w:r w:rsidR="001C3B32">
              <w:t xml:space="preserve"> auf</w:t>
            </w:r>
            <w:r>
              <w:t xml:space="preserve"> Prüfung</w:t>
            </w:r>
            <w:r w:rsidR="001C3B32">
              <w:t xml:space="preserve"> v</w:t>
            </w:r>
            <w:r>
              <w:t>orbereiten</w:t>
            </w:r>
          </w:p>
        </w:tc>
        <w:tc>
          <w:tcPr>
            <w:tcW w:w="4619" w:type="dxa"/>
          </w:tcPr>
          <w:p w14:paraId="13BEB34E" w14:textId="6A6A3CE1" w:rsidR="00C913C5" w:rsidRDefault="001C3B32" w:rsidP="00B31C71">
            <w:pPr>
              <w:spacing w:after="0"/>
            </w:pPr>
            <w:r>
              <w:t>1Stunde</w:t>
            </w:r>
          </w:p>
        </w:tc>
      </w:tr>
    </w:tbl>
    <w:p w14:paraId="335ED2AD" w14:textId="77777777" w:rsidR="00C913C5" w:rsidRDefault="00C913C5" w:rsidP="00B31C71">
      <w:pPr>
        <w:spacing w:after="0"/>
      </w:pPr>
    </w:p>
    <w:p w14:paraId="3E4080E5" w14:textId="304419D0" w:rsidR="00B31C71" w:rsidRDefault="00DB654E" w:rsidP="00DB654E">
      <w:pPr>
        <w:pStyle w:val="Untertitel"/>
        <w:tabs>
          <w:tab w:val="left" w:pos="3105"/>
        </w:tabs>
        <w:spacing w:after="0"/>
        <w:ind w:firstLine="709"/>
        <w:rPr>
          <w:sz w:val="20"/>
          <w:szCs w:val="22"/>
        </w:rPr>
      </w:pPr>
      <w:r>
        <w:rPr>
          <w:sz w:val="20"/>
          <w:szCs w:val="22"/>
        </w:rPr>
        <w:tab/>
      </w:r>
    </w:p>
    <w:p w14:paraId="5B02195B" w14:textId="35DB6F10" w:rsidR="00A230AA" w:rsidRPr="00DC69A2" w:rsidRDefault="00A230AA" w:rsidP="00A230AA">
      <w:pPr>
        <w:pStyle w:val="Untertitel"/>
        <w:spacing w:after="0"/>
        <w:rPr>
          <w:rFonts w:ascii="Arial" w:eastAsiaTheme="majorEastAsia" w:hAnsi="Arial" w:cs="Arial"/>
          <w:b/>
          <w:bCs/>
          <w:color w:val="000000" w:themeColor="text1"/>
        </w:rPr>
      </w:pPr>
      <w:r w:rsidRPr="00DC69A2">
        <w:rPr>
          <w:rFonts w:ascii="Arial" w:eastAsiaTheme="majorEastAsia" w:hAnsi="Arial" w:cs="Arial"/>
          <w:b/>
          <w:bCs/>
          <w:color w:val="000000" w:themeColor="text1"/>
        </w:rPr>
        <w:lastRenderedPageBreak/>
        <w:t>Lernziele:</w:t>
      </w:r>
    </w:p>
    <w:p w14:paraId="4178BB72" w14:textId="151A3932" w:rsidR="00A230AA" w:rsidRDefault="00A230AA" w:rsidP="009C38E5">
      <w:pPr>
        <w:pStyle w:val="Untertitel"/>
        <w:numPr>
          <w:ilvl w:val="0"/>
          <w:numId w:val="11"/>
        </w:numPr>
        <w:spacing w:after="0"/>
        <w:rPr>
          <w:sz w:val="20"/>
          <w:szCs w:val="22"/>
        </w:rPr>
      </w:pPr>
      <w:r>
        <w:rPr>
          <w:sz w:val="20"/>
          <w:szCs w:val="22"/>
        </w:rPr>
        <w:t>Sie können eine Elektronik analysieren</w:t>
      </w:r>
      <w:r w:rsidR="000C06CF">
        <w:rPr>
          <w:sz w:val="20"/>
          <w:szCs w:val="22"/>
        </w:rPr>
        <w:t>, dessen Funktionsweise beschreiben,</w:t>
      </w:r>
      <w:r>
        <w:rPr>
          <w:sz w:val="20"/>
          <w:szCs w:val="22"/>
        </w:rPr>
        <w:t xml:space="preserve"> und</w:t>
      </w:r>
      <w:r w:rsidR="002B34A3">
        <w:rPr>
          <w:sz w:val="20"/>
          <w:szCs w:val="22"/>
        </w:rPr>
        <w:t xml:space="preserve"> dabei den</w:t>
      </w:r>
      <w:r>
        <w:rPr>
          <w:sz w:val="20"/>
          <w:szCs w:val="22"/>
        </w:rPr>
        <w:t xml:space="preserve"> Schaltplan und </w:t>
      </w:r>
      <w:r w:rsidR="002B34A3">
        <w:rPr>
          <w:sz w:val="20"/>
          <w:szCs w:val="22"/>
        </w:rPr>
        <w:t>die</w:t>
      </w:r>
      <w:r w:rsidR="00FE3622">
        <w:rPr>
          <w:sz w:val="20"/>
          <w:szCs w:val="22"/>
        </w:rPr>
        <w:t xml:space="preserve"> </w:t>
      </w:r>
      <w:r>
        <w:rPr>
          <w:sz w:val="20"/>
          <w:szCs w:val="22"/>
        </w:rPr>
        <w:t>Stückliste erstellen</w:t>
      </w:r>
    </w:p>
    <w:p w14:paraId="549C6F28" w14:textId="3DD2ABDB" w:rsidR="00A230AA" w:rsidRDefault="00A230AA" w:rsidP="009C38E5">
      <w:pPr>
        <w:pStyle w:val="Untertitel"/>
        <w:numPr>
          <w:ilvl w:val="0"/>
          <w:numId w:val="11"/>
        </w:numPr>
        <w:spacing w:after="0"/>
        <w:rPr>
          <w:sz w:val="20"/>
          <w:szCs w:val="22"/>
        </w:rPr>
      </w:pPr>
      <w:r>
        <w:rPr>
          <w:sz w:val="20"/>
          <w:szCs w:val="22"/>
        </w:rPr>
        <w:t>Sie können die Kosten einer Elektronik anhand der Stückliste schätzen</w:t>
      </w:r>
    </w:p>
    <w:p w14:paraId="5617BDBC" w14:textId="6EAF0FC7" w:rsidR="00A230AA" w:rsidRDefault="00A230AA" w:rsidP="009C38E5">
      <w:pPr>
        <w:pStyle w:val="Untertitel"/>
        <w:numPr>
          <w:ilvl w:val="0"/>
          <w:numId w:val="11"/>
        </w:numPr>
        <w:spacing w:after="0"/>
        <w:rPr>
          <w:sz w:val="20"/>
          <w:szCs w:val="22"/>
        </w:rPr>
      </w:pPr>
      <w:r>
        <w:rPr>
          <w:sz w:val="20"/>
          <w:szCs w:val="22"/>
        </w:rPr>
        <w:t xml:space="preserve">Sie können ein Datenblatt </w:t>
      </w:r>
      <w:r w:rsidR="00DE26BF">
        <w:rPr>
          <w:sz w:val="20"/>
          <w:szCs w:val="22"/>
        </w:rPr>
        <w:t xml:space="preserve">bzw. eine Anforderungsliste </w:t>
      </w:r>
      <w:r>
        <w:rPr>
          <w:sz w:val="20"/>
          <w:szCs w:val="22"/>
        </w:rPr>
        <w:t>einer Elektronik erstellen</w:t>
      </w:r>
    </w:p>
    <w:p w14:paraId="6C72F3D4" w14:textId="761B3CB6" w:rsidR="00A230AA" w:rsidRDefault="00A230AA" w:rsidP="009C38E5">
      <w:pPr>
        <w:pStyle w:val="Untertitel"/>
        <w:numPr>
          <w:ilvl w:val="0"/>
          <w:numId w:val="11"/>
        </w:numPr>
        <w:spacing w:after="0"/>
        <w:rPr>
          <w:sz w:val="20"/>
          <w:szCs w:val="22"/>
        </w:rPr>
      </w:pPr>
      <w:r>
        <w:rPr>
          <w:sz w:val="20"/>
          <w:szCs w:val="22"/>
        </w:rPr>
        <w:t>Sie können alternative Konzepte für eine Elektronik recherchieren und formulieren</w:t>
      </w:r>
    </w:p>
    <w:p w14:paraId="0DF5189E" w14:textId="0EBE1AAD" w:rsidR="00A230AA" w:rsidRDefault="00A230AA" w:rsidP="00A230AA">
      <w:pPr>
        <w:pStyle w:val="Untertitel"/>
        <w:spacing w:after="0"/>
        <w:rPr>
          <w:sz w:val="20"/>
          <w:szCs w:val="22"/>
        </w:rPr>
      </w:pPr>
    </w:p>
    <w:p w14:paraId="2E1217F2" w14:textId="6788F660" w:rsidR="00A230AA" w:rsidRPr="00DC69A2" w:rsidRDefault="00A230AA" w:rsidP="00A230AA">
      <w:pPr>
        <w:pStyle w:val="Untertitel"/>
        <w:spacing w:after="0"/>
        <w:rPr>
          <w:rFonts w:ascii="Arial" w:eastAsiaTheme="majorEastAsia" w:hAnsi="Arial" w:cs="Arial"/>
          <w:b/>
          <w:bCs/>
          <w:color w:val="000000" w:themeColor="text1"/>
        </w:rPr>
      </w:pPr>
      <w:r w:rsidRPr="00DC69A2">
        <w:rPr>
          <w:rFonts w:ascii="Arial" w:eastAsiaTheme="majorEastAsia" w:hAnsi="Arial" w:cs="Arial"/>
          <w:b/>
          <w:bCs/>
          <w:color w:val="000000" w:themeColor="text1"/>
        </w:rPr>
        <w:t>Hilfsmittel/Software:</w:t>
      </w:r>
    </w:p>
    <w:p w14:paraId="2DEC0915" w14:textId="578A700A" w:rsidR="005A504E" w:rsidRDefault="005A504E" w:rsidP="009C38E5">
      <w:pPr>
        <w:pStyle w:val="Untertitel"/>
        <w:numPr>
          <w:ilvl w:val="0"/>
          <w:numId w:val="12"/>
        </w:numPr>
        <w:spacing w:after="0"/>
        <w:rPr>
          <w:sz w:val="20"/>
          <w:szCs w:val="22"/>
        </w:rPr>
      </w:pPr>
      <w:r>
        <w:rPr>
          <w:sz w:val="20"/>
          <w:szCs w:val="22"/>
        </w:rPr>
        <w:t>Ein Wireless-Charger pro Gruppe</w:t>
      </w:r>
    </w:p>
    <w:p w14:paraId="16A1AAAA" w14:textId="017208C4" w:rsidR="00A230AA" w:rsidRDefault="00E11B92" w:rsidP="009C38E5">
      <w:pPr>
        <w:pStyle w:val="Untertitel"/>
        <w:numPr>
          <w:ilvl w:val="0"/>
          <w:numId w:val="12"/>
        </w:numPr>
        <w:spacing w:after="0"/>
        <w:rPr>
          <w:sz w:val="20"/>
          <w:szCs w:val="22"/>
        </w:rPr>
      </w:pPr>
      <w:r>
        <w:rPr>
          <w:sz w:val="20"/>
          <w:szCs w:val="22"/>
        </w:rPr>
        <w:t>Handm</w:t>
      </w:r>
      <w:r w:rsidR="008B3CFE">
        <w:rPr>
          <w:sz w:val="20"/>
          <w:szCs w:val="22"/>
        </w:rPr>
        <w:t>ultimeter</w:t>
      </w:r>
      <w:r>
        <w:rPr>
          <w:sz w:val="20"/>
          <w:szCs w:val="22"/>
        </w:rPr>
        <w:t xml:space="preserve"> mit </w:t>
      </w:r>
      <w:r w:rsidR="0014474B">
        <w:rPr>
          <w:sz w:val="20"/>
          <w:szCs w:val="22"/>
        </w:rPr>
        <w:t xml:space="preserve">zwei </w:t>
      </w:r>
      <w:r w:rsidR="005A504E">
        <w:rPr>
          <w:sz w:val="20"/>
          <w:szCs w:val="22"/>
        </w:rPr>
        <w:t>Messspitzen</w:t>
      </w:r>
      <w:r w:rsidR="0014474B">
        <w:rPr>
          <w:sz w:val="20"/>
          <w:szCs w:val="22"/>
        </w:rPr>
        <w:t xml:space="preserve"> pro Gruppe</w:t>
      </w:r>
    </w:p>
    <w:p w14:paraId="01852D29" w14:textId="77777777" w:rsidR="00524B89" w:rsidRDefault="00524B89" w:rsidP="009C38E5">
      <w:pPr>
        <w:pStyle w:val="Listenabsatz"/>
        <w:numPr>
          <w:ilvl w:val="0"/>
          <w:numId w:val="12"/>
        </w:numPr>
        <w:spacing w:after="0"/>
      </w:pPr>
      <w:r>
        <w:t xml:space="preserve">Eine </w:t>
      </w:r>
      <w:r w:rsidRPr="00524B89">
        <w:t>Vergrösserungslupe</w:t>
      </w:r>
      <w:r>
        <w:t xml:space="preserve"> pro Gruppe </w:t>
      </w:r>
    </w:p>
    <w:p w14:paraId="4A5E1F0D" w14:textId="77777777" w:rsidR="002037AC" w:rsidRDefault="002037AC" w:rsidP="009C38E5">
      <w:pPr>
        <w:pStyle w:val="Listenabsatz"/>
        <w:numPr>
          <w:ilvl w:val="0"/>
          <w:numId w:val="12"/>
        </w:numPr>
      </w:pPr>
      <w:r>
        <w:t xml:space="preserve">Schaltplan-Editor: </w:t>
      </w:r>
    </w:p>
    <w:p w14:paraId="17DA07FF" w14:textId="77777777" w:rsidR="002037AC" w:rsidRDefault="002037AC" w:rsidP="009C38E5">
      <w:pPr>
        <w:pStyle w:val="Listenabsatz"/>
        <w:numPr>
          <w:ilvl w:val="1"/>
          <w:numId w:val="12"/>
        </w:numPr>
      </w:pPr>
      <w:r>
        <w:t>zum Beispiel Altium Nexus mit OST-Lizenz</w:t>
      </w:r>
    </w:p>
    <w:p w14:paraId="2271860C" w14:textId="77777777" w:rsidR="002037AC" w:rsidRDefault="002037AC" w:rsidP="009C38E5">
      <w:pPr>
        <w:pStyle w:val="Listenabsatz"/>
        <w:numPr>
          <w:ilvl w:val="1"/>
          <w:numId w:val="12"/>
        </w:numPr>
        <w:rPr>
          <w:lang w:val="en-US"/>
        </w:rPr>
      </w:pPr>
      <w:r w:rsidRPr="006E2D6C">
        <w:rPr>
          <w:lang w:val="en-US"/>
        </w:rPr>
        <w:t>LT-Spice (</w:t>
      </w:r>
      <w:proofErr w:type="spellStart"/>
      <w:r w:rsidR="00E719AB">
        <w:fldChar w:fldCharType="begin"/>
      </w:r>
      <w:r w:rsidR="00E719AB" w:rsidRPr="00EF2D42">
        <w:rPr>
          <w:lang w:val="en-US"/>
        </w:rPr>
        <w:instrText xml:space="preserve"> HYPERLINK "https://www.analog.com/en/design-center/design-tools-and-calculators/ltspice-simulator.html" </w:instrText>
      </w:r>
      <w:r w:rsidR="00E719AB">
        <w:fldChar w:fldCharType="separate"/>
      </w:r>
      <w:r w:rsidRPr="006E2D6C">
        <w:rPr>
          <w:rStyle w:val="Hyperlink"/>
          <w:lang w:val="en-US"/>
        </w:rPr>
        <w:t>LTspice</w:t>
      </w:r>
      <w:proofErr w:type="spellEnd"/>
      <w:r w:rsidRPr="006E2D6C">
        <w:rPr>
          <w:rStyle w:val="Hyperlink"/>
          <w:lang w:val="en-US"/>
        </w:rPr>
        <w:t xml:space="preserve"> Simulator | Analog Devices</w:t>
      </w:r>
      <w:r w:rsidR="00E719AB">
        <w:rPr>
          <w:rStyle w:val="Hyperlink"/>
          <w:lang w:val="en-US"/>
        </w:rPr>
        <w:fldChar w:fldCharType="end"/>
      </w:r>
      <w:r w:rsidRPr="006E2D6C">
        <w:rPr>
          <w:lang w:val="en-US"/>
        </w:rPr>
        <w:t xml:space="preserve">) </w:t>
      </w:r>
    </w:p>
    <w:p w14:paraId="78304DFA" w14:textId="45CBDE11" w:rsidR="002037AC" w:rsidRPr="002037AC" w:rsidRDefault="002037AC" w:rsidP="009C38E5">
      <w:pPr>
        <w:pStyle w:val="Listenabsatz"/>
        <w:numPr>
          <w:ilvl w:val="1"/>
          <w:numId w:val="12"/>
        </w:numPr>
        <w:rPr>
          <w:lang w:val="en-US"/>
        </w:rPr>
      </w:pPr>
      <w:proofErr w:type="spellStart"/>
      <w:r w:rsidRPr="006E2D6C">
        <w:rPr>
          <w:lang w:val="en-US"/>
        </w:rPr>
        <w:t>oder</w:t>
      </w:r>
      <w:proofErr w:type="spellEnd"/>
      <w:r w:rsidRPr="006E2D6C">
        <w:t xml:space="preserve"> Ähnliches</w:t>
      </w:r>
    </w:p>
    <w:p w14:paraId="3913038C" w14:textId="08CE8964" w:rsidR="002037AC" w:rsidRPr="002037AC" w:rsidRDefault="002037AC" w:rsidP="009C38E5">
      <w:pPr>
        <w:pStyle w:val="Listenabsatz"/>
        <w:numPr>
          <w:ilvl w:val="0"/>
          <w:numId w:val="12"/>
        </w:numPr>
      </w:pPr>
      <w:r>
        <w:t>Schlitz-Schraubenzieher der Grösse 0 oder 1 zum Öffnen des Chargers</w:t>
      </w:r>
    </w:p>
    <w:p w14:paraId="03021BD5" w14:textId="051C2460" w:rsidR="00883F2A" w:rsidRDefault="00A230AA" w:rsidP="00A230AA">
      <w:pPr>
        <w:pStyle w:val="berschrift1"/>
      </w:pPr>
      <w:r>
        <w:t>Erste Lektion</w:t>
      </w:r>
    </w:p>
    <w:p w14:paraId="317D060C" w14:textId="6C34934E" w:rsidR="00883F2A" w:rsidRDefault="00FF0E88" w:rsidP="003C792E">
      <w:pPr>
        <w:pStyle w:val="berschrift2"/>
      </w:pPr>
      <w:r>
        <w:t xml:space="preserve">Prinzip des </w:t>
      </w:r>
      <w:r w:rsidR="00EC57C0">
        <w:t>induktive</w:t>
      </w:r>
      <w:r>
        <w:t>n</w:t>
      </w:r>
      <w:r w:rsidR="00EC57C0">
        <w:t xml:space="preserve"> Laden</w:t>
      </w:r>
      <w:r w:rsidR="002A70AA">
        <w:t>s</w:t>
      </w:r>
    </w:p>
    <w:p w14:paraId="3698372E" w14:textId="77777777" w:rsidR="00094FEE" w:rsidRDefault="00094FEE" w:rsidP="00094FEE">
      <w:bookmarkStart w:id="0" w:name="_Hlk117511781"/>
      <w:r>
        <w:t>Das induktive Laden zeichnet sich dadurch aus, dass damit beispielsweise Smartphones, Tablets und andere elektronische Geräte ohne ein direktes Ladekabel aufgeladen werden können. Nicht jedes Device unterstütz das induktive Laden, jedoch sind heutzutage die neuen Geräte immer häufiger Wireless-</w:t>
      </w:r>
      <w:proofErr w:type="spellStart"/>
      <w:r>
        <w:t>Charging</w:t>
      </w:r>
      <w:proofErr w:type="spellEnd"/>
      <w:r>
        <w:t xml:space="preserve"> fähig. Beim Wireless-Charger, der im Unterricht verwendet wird, werden Smartphones geladen. Dabei muss das Handy mit dem Display nach oben auf die weisse Ladefläche platziert werden. Ein blaues Licht beim Wireless-Charger oder das Aufleuchten der aktiven Ladeanzeige beim Smartphone zeigt eine erfolgreiche Wireless-Verbindung an. </w:t>
      </w:r>
    </w:p>
    <w:p w14:paraId="0889AB3E" w14:textId="4520C45F" w:rsidR="00094FEE" w:rsidRDefault="00094FEE" w:rsidP="00094FEE">
      <w:r>
        <w:t>Das Grundprinzip jedes Wireless-Chargers besteht im Generatorprinzip, das mit zwei Spulen realisiert werden kann. Eine Sendespule im Charger und eine Empfängerspule im Smartphone. Diese Sendespule wird über den USB-Anschluss mit Strom versorgt, wobei sich ein Magnetfeld aufbaut. Durch das ändernde Magnetfeld wird in der Empfängerspule eine Spannung induziert, die wiederum für die kabellose Übertragung der Ladeenergie für das Device genutzt wird (</w:t>
      </w:r>
      <w:r>
        <w:fldChar w:fldCharType="begin"/>
      </w:r>
      <w:r>
        <w:instrText xml:space="preserve"> REF _Ref116545822 \h </w:instrText>
      </w:r>
      <w:r>
        <w:fldChar w:fldCharType="separate"/>
      </w:r>
      <w:r>
        <w:t xml:space="preserve">Abbildung </w:t>
      </w:r>
      <w:r>
        <w:rPr>
          <w:noProof/>
        </w:rPr>
        <w:t>1</w:t>
      </w:r>
      <w:r>
        <w:fldChar w:fldCharType="end"/>
      </w:r>
      <w:r>
        <w:t xml:space="preserve">). Die beiden Spulen müssen dafür sehr nahe beieinanderliegen. Sobald der Abstand vom Charger zum Device zu gross ist, wird der Ladevorgang abgebrochen. Die im Unterricht verwendete Ladestation schreibt gemäss Datenblatt eine Distanz </w:t>
      </w:r>
      <w:r>
        <w:rPr>
          <w:rFonts w:cstheme="minorHAnsi"/>
        </w:rPr>
        <w:t>≤</w:t>
      </w:r>
      <w:r>
        <w:t xml:space="preserve"> 6 mm vor. </w:t>
      </w:r>
    </w:p>
    <w:bookmarkEnd w:id="0"/>
    <w:p w14:paraId="247B2099" w14:textId="47A3E10B" w:rsidR="00094FEE" w:rsidRPr="00994CC8" w:rsidRDefault="001F1A4C" w:rsidP="00094FEE">
      <w:r>
        <w:rPr>
          <w:noProof/>
        </w:rPr>
        <w:lastRenderedPageBreak/>
        <mc:AlternateContent>
          <mc:Choice Requires="wpg">
            <w:drawing>
              <wp:anchor distT="0" distB="0" distL="114300" distR="114300" simplePos="0" relativeHeight="251663360" behindDoc="0" locked="0" layoutInCell="1" allowOverlap="1" wp14:anchorId="229E5477" wp14:editId="74FD2CF3">
                <wp:simplePos x="0" y="0"/>
                <wp:positionH relativeFrom="margin">
                  <wp:align>center</wp:align>
                </wp:positionH>
                <wp:positionV relativeFrom="paragraph">
                  <wp:posOffset>881608</wp:posOffset>
                </wp:positionV>
                <wp:extent cx="2633345" cy="2984500"/>
                <wp:effectExtent l="0" t="0" r="0" b="6350"/>
                <wp:wrapTopAndBottom/>
                <wp:docPr id="57" name="Gruppieren 57"/>
                <wp:cNvGraphicFramePr/>
                <a:graphic xmlns:a="http://schemas.openxmlformats.org/drawingml/2006/main">
                  <a:graphicData uri="http://schemas.microsoft.com/office/word/2010/wordprocessingGroup">
                    <wpg:wgp>
                      <wpg:cNvGrpSpPr/>
                      <wpg:grpSpPr>
                        <a:xfrm>
                          <a:off x="0" y="0"/>
                          <a:ext cx="2633345" cy="2984500"/>
                          <a:chOff x="0" y="0"/>
                          <a:chExt cx="2343266" cy="2811145"/>
                        </a:xfrm>
                      </wpg:grpSpPr>
                      <pic:pic xmlns:pic="http://schemas.openxmlformats.org/drawingml/2006/picture">
                        <pic:nvPicPr>
                          <pic:cNvPr id="55" name="Grafik 55" descr="Wireless Laden mit Qi"/>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71395" cy="2362200"/>
                          </a:xfrm>
                          <a:prstGeom prst="rect">
                            <a:avLst/>
                          </a:prstGeom>
                          <a:noFill/>
                          <a:ln>
                            <a:noFill/>
                          </a:ln>
                        </pic:spPr>
                      </pic:pic>
                      <wps:wsp>
                        <wps:cNvPr id="56" name="Textfeld 56"/>
                        <wps:cNvSpPr txBox="1"/>
                        <wps:spPr>
                          <a:xfrm>
                            <a:off x="0" y="2421255"/>
                            <a:ext cx="2343266" cy="389890"/>
                          </a:xfrm>
                          <a:prstGeom prst="rect">
                            <a:avLst/>
                          </a:prstGeom>
                          <a:solidFill>
                            <a:prstClr val="white"/>
                          </a:solidFill>
                          <a:ln>
                            <a:noFill/>
                          </a:ln>
                        </wps:spPr>
                        <wps:txbx>
                          <w:txbxContent>
                            <w:p w14:paraId="7A3D914D" w14:textId="77777777" w:rsidR="00094FEE" w:rsidRPr="00F11588" w:rsidRDefault="00094FEE" w:rsidP="00094FEE">
                              <w:pPr>
                                <w:pStyle w:val="Beschriftung"/>
                                <w:rPr>
                                  <w:noProof/>
                                  <w:sz w:val="20"/>
                                </w:rPr>
                              </w:pPr>
                              <w:bookmarkStart w:id="1" w:name="_Ref116545822"/>
                              <w:r>
                                <w:t xml:space="preserve">Abbildung </w:t>
                              </w:r>
                              <w:fldSimple w:instr=" SEQ Abbildung \* ARABIC ">
                                <w:r>
                                  <w:rPr>
                                    <w:noProof/>
                                  </w:rPr>
                                  <w:t>1</w:t>
                                </w:r>
                              </w:fldSimple>
                              <w:bookmarkEnd w:id="1"/>
                              <w:r>
                                <w:t>: Grundprinzip des Wireless-</w:t>
                              </w:r>
                              <w:proofErr w:type="spellStart"/>
                              <w:r>
                                <w:t>Chargings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29E5477" id="Gruppieren 57" o:spid="_x0000_s1026" style="position:absolute;margin-left:0;margin-top:69.4pt;width:207.35pt;height:235pt;z-index:251663360;mso-position-horizontal:center;mso-position-horizontal-relative:margin;mso-width-relative:margin;mso-height-relative:margin" coordsize="23432,28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55" o:spid="_x0000_s1027" type="#_x0000_t75" alt="Wireless Laden mit Qi" style="position:absolute;width:22713;height:23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">
                  <v:imagedata r:id="rId12" o:title="Wireless Laden mit Qi"/>
                </v:shape>
                <v:shapetype id="_x0000_t202" coordsize="21600,21600" o:spt="202" path="m,l,21600r21600,l21600,xe">
                  <v:stroke joinstyle="miter"/>
                  <v:path gradientshapeok="t" o:connecttype="rect"/>
                </v:shapetype>
                <v:shape id="Textfeld 56" o:spid="_x0000_s1028" type="#_x0000_t202" style="position:absolute;top:24212;width:23432;height:38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7VBxxQAAANsAAAAPAAAAZHJzL2Rvd25yZXYueG1sRI/NasMw&#10;EITvhbyD2EAupZEbqC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Dv7VBxxQAAANsAAAAP&#10;AAAAAAAAAAAAAAAAAAcCAABkcnMvZG93bnJldi54bWxQSwUGAAAAAAMAAwC3AAAA+QIAAAAA&#10;" stroked="f">
                  <v:textbox inset="0,0,0,0">
                    <w:txbxContent>
                      <w:p w14:paraId="7A3D914D" w14:textId="77777777" w:rsidR="00094FEE" w:rsidRPr="00F11588" w:rsidRDefault="00094FEE" w:rsidP="00094FEE">
                        <w:pPr>
                          <w:pStyle w:val="Beschriftung"/>
                          <w:rPr>
                            <w:noProof/>
                            <w:sz w:val="20"/>
                          </w:rPr>
                        </w:pPr>
                        <w:bookmarkStart w:id="2" w:name="_Ref116545822"/>
                        <w:r>
                          <w:t xml:space="preserve">Abbildung </w:t>
                        </w:r>
                        <w:fldSimple w:instr=" SEQ Abbildung \* ARABIC ">
                          <w:r>
                            <w:rPr>
                              <w:noProof/>
                            </w:rPr>
                            <w:t>1</w:t>
                          </w:r>
                        </w:fldSimple>
                        <w:bookmarkEnd w:id="2"/>
                        <w:r>
                          <w:t>: Grundprinzip des Wireless-</w:t>
                        </w:r>
                        <w:proofErr w:type="spellStart"/>
                        <w:r>
                          <w:t>Chargings</w:t>
                        </w:r>
                        <w:proofErr w:type="spellEnd"/>
                      </w:p>
                    </w:txbxContent>
                  </v:textbox>
                </v:shape>
                <w10:wrap type="topAndBottom" anchorx="margin"/>
              </v:group>
            </w:pict>
          </mc:Fallback>
        </mc:AlternateContent>
      </w:r>
      <w:r w:rsidR="00094FEE">
        <w:t xml:space="preserve">Ein Nachteil beim induktiven Laden besteht darin, dass es bis zu doppelt so lange dauert, als mit einem normalen Ladekabel, weil nur 500 bis 1100 mA übertragen werden kann, wobei ein Kabel bis zu 2 A bereitstellen kann. </w:t>
      </w:r>
      <w:sdt>
        <w:sdtPr>
          <w:alias w:val="To edit, see citavi.com/edit"/>
          <w:tag w:val="CitaviPlaceholder#b916ce81-4932-409c-9fe3-9a080b8070fc"/>
          <w:id w:val="42716528"/>
          <w:placeholder>
            <w:docPart w:val="CDFBE61B38A44A9D8F9DFD771B4C07F3"/>
          </w:placeholder>
        </w:sdtPr>
        <w:sdtEndPr/>
        <w:sdtContent>
          <w:r w:rsidR="00094FEE">
            <w:fldChar w:fldCharType="begin"/>
          </w:r>
          <w:r w:rsidR="00094FEE">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}</w:instrText>
          </w:r>
          <w:r w:rsidR="00094FEE">
            <w:fldChar w:fldCharType="separate"/>
          </w:r>
          <w:r w:rsidR="00094FEE">
            <w:t>(Arne Schätzle 2022)</w:t>
          </w:r>
          <w:r w:rsidR="00094FEE">
            <w:fldChar w:fldCharType="end"/>
          </w:r>
        </w:sdtContent>
      </w:sdt>
      <w:r w:rsidR="00094FEE">
        <w:t xml:space="preserve"> </w:t>
      </w:r>
    </w:p>
    <w:p w14:paraId="5011680F" w14:textId="101CAAF1" w:rsidR="00FF0E88" w:rsidRDefault="00FF0E88" w:rsidP="002A70AA">
      <w:pPr>
        <w:pStyle w:val="berschrift2"/>
      </w:pPr>
      <w:r>
        <w:t xml:space="preserve">Einführung in Qi </w:t>
      </w:r>
    </w:p>
    <w:p w14:paraId="34D2AC84" w14:textId="77777777" w:rsidR="00927223" w:rsidRDefault="00927223" w:rsidP="00927223">
      <w:r>
        <w:rPr>
          <w:noProof/>
        </w:rPr>
        <mc:AlternateContent>
          <mc:Choice Requires="wpg">
            <w:drawing>
              <wp:anchor distT="0" distB="0" distL="114300" distR="114300" simplePos="0" relativeHeight="251665408" behindDoc="0" locked="0" layoutInCell="1" allowOverlap="1" wp14:anchorId="113118DA" wp14:editId="23930EF5">
                <wp:simplePos x="0" y="0"/>
                <wp:positionH relativeFrom="margin">
                  <wp:align>left</wp:align>
                </wp:positionH>
                <wp:positionV relativeFrom="paragraph">
                  <wp:posOffset>736600</wp:posOffset>
                </wp:positionV>
                <wp:extent cx="1002030" cy="1455420"/>
                <wp:effectExtent l="0" t="0" r="7620" b="0"/>
                <wp:wrapSquare wrapText="bothSides"/>
                <wp:docPr id="54" name="Gruppieren 54"/>
                <wp:cNvGraphicFramePr/>
                <a:graphic xmlns:a="http://schemas.openxmlformats.org/drawingml/2006/main">
                  <a:graphicData uri="http://schemas.microsoft.com/office/word/2010/wordprocessingGroup">
                    <wpg:wgp>
                      <wpg:cNvGrpSpPr/>
                      <wpg:grpSpPr>
                        <a:xfrm>
                          <a:off x="0" y="0"/>
                          <a:ext cx="1002030" cy="1455420"/>
                          <a:chOff x="0" y="0"/>
                          <a:chExt cx="914400" cy="1323340"/>
                        </a:xfrm>
                      </wpg:grpSpPr>
                      <pic:pic xmlns:pic="http://schemas.openxmlformats.org/drawingml/2006/picture">
                        <pic:nvPicPr>
                          <pic:cNvPr id="52" name="Grafik 52" descr="Qi (induktive Energieübertragung) – Wikipedia"/>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50875" cy="1003300"/>
                          </a:xfrm>
                          <a:prstGeom prst="rect">
                            <a:avLst/>
                          </a:prstGeom>
                          <a:noFill/>
                          <a:ln>
                            <a:noFill/>
                          </a:ln>
                        </pic:spPr>
                      </pic:pic>
                      <wps:wsp>
                        <wps:cNvPr id="53" name="Textfeld 53"/>
                        <wps:cNvSpPr txBox="1"/>
                        <wps:spPr>
                          <a:xfrm>
                            <a:off x="0" y="1060450"/>
                            <a:ext cx="914400" cy="262890"/>
                          </a:xfrm>
                          <a:prstGeom prst="rect">
                            <a:avLst/>
                          </a:prstGeom>
                          <a:solidFill>
                            <a:prstClr val="white"/>
                          </a:solidFill>
                          <a:ln>
                            <a:noFill/>
                          </a:ln>
                        </wps:spPr>
                        <wps:txbx>
                          <w:txbxContent>
                            <w:p w14:paraId="108850B1" w14:textId="77777777" w:rsidR="00927223" w:rsidRDefault="00927223" w:rsidP="00927223">
                              <w:pPr>
                                <w:pStyle w:val="Beschriftung"/>
                                <w:spacing w:after="0"/>
                              </w:pPr>
                              <w:bookmarkStart w:id="3" w:name="_Ref116544481"/>
                              <w:r>
                                <w:t xml:space="preserve">Abbildung </w:t>
                              </w:r>
                              <w:fldSimple w:instr=" SEQ Abbildung \* ARABIC ">
                                <w:r>
                                  <w:rPr>
                                    <w:noProof/>
                                  </w:rPr>
                                  <w:t>2</w:t>
                                </w:r>
                              </w:fldSimple>
                              <w:bookmarkEnd w:id="3"/>
                              <w:r>
                                <w:t xml:space="preserve">: </w:t>
                              </w:r>
                            </w:p>
                            <w:p w14:paraId="588C529F" w14:textId="77777777" w:rsidR="00927223" w:rsidRPr="00C3298B" w:rsidRDefault="00927223" w:rsidP="00927223">
                              <w:pPr>
                                <w:pStyle w:val="Beschriftung"/>
                                <w:spacing w:after="0"/>
                              </w:pPr>
                              <w:r>
                                <w:t>Qi-Logo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13118DA" id="Gruppieren 54" o:spid="_x0000_s1029" style="position:absolute;margin-left:0;margin-top:58pt;width:78.9pt;height:114.6pt;z-index:251665408;mso-position-horizontal:left;mso-position-horizontal-relative:margin;mso-width-relative:margin;mso-height-relative:margin" coordsize="9144,132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">
                <v:shape id="Grafik 52" o:spid="_x0000_s1030" type="#_x0000_t75" alt="Qi (induktive Energieübertragung) – Wikipedia" style="position:absolute;width:6508;height:100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">
                  <v:imagedata r:id="rId14" o:title="Qi (induktive Energieübertragung) – Wikipedia"/>
                </v:shape>
                <v:shape id="Textfeld 53" o:spid="_x0000_s1031" type="#_x0000_t202" style="position:absolute;top:10604;width:9144;height: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pxQAAANsAAAAPAAAAZHJzL2Rvd25yZXYueG1sRI9Pa8JA&#10;FMTvBb/D8oReim6aU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D/mvPpxQAAANsAAAAP&#10;AAAAAAAAAAAAAAAAAAcCAABkcnMvZG93bnJldi54bWxQSwUGAAAAAAMAAwC3AAAA+QIAAAAA&#10;" stroked="f">
                  <v:textbox inset="0,0,0,0">
                    <w:txbxContent>
                      <w:p w14:paraId="108850B1" w14:textId="77777777" w:rsidR="00927223" w:rsidRDefault="00927223" w:rsidP="00927223">
                        <w:pPr>
                          <w:pStyle w:val="Beschriftung"/>
                          <w:spacing w:after="0"/>
                        </w:pPr>
                        <w:bookmarkStart w:id="4" w:name="_Ref116544481"/>
                        <w:r>
                          <w:t xml:space="preserve">Abbildung </w:t>
                        </w:r>
                        <w:fldSimple w:instr=" SEQ Abbildung \* ARABIC ">
                          <w:r>
                            <w:rPr>
                              <w:noProof/>
                            </w:rPr>
                            <w:t>2</w:t>
                          </w:r>
                        </w:fldSimple>
                        <w:bookmarkEnd w:id="4"/>
                        <w:r>
                          <w:t xml:space="preserve">: </w:t>
                        </w:r>
                      </w:p>
                      <w:p w14:paraId="588C529F" w14:textId="77777777" w:rsidR="00927223" w:rsidRPr="00C3298B" w:rsidRDefault="00927223" w:rsidP="00927223">
                        <w:pPr>
                          <w:pStyle w:val="Beschriftung"/>
                          <w:spacing w:after="0"/>
                        </w:pPr>
                        <w:r>
                          <w:t>Qi-Logo</w:t>
                        </w:r>
                      </w:p>
                    </w:txbxContent>
                  </v:textbox>
                </v:shape>
                <w10:wrap type="square" anchorx="margin"/>
              </v:group>
            </w:pict>
          </mc:Fallback>
        </mc:AlternateContent>
      </w:r>
      <w:r>
        <w:t xml:space="preserve">Da alle Hersteller ihre eigenen Spezifikationen für das kabellose Laden der Geräte festlegen, musste sichergestellt werden, dass jedes Device mit genügend Energie geladen und dabei nicht beschädigt wird. Deshalb wurde durch die Organisation WPC (Wireless Power </w:t>
      </w:r>
      <w:proofErr w:type="spellStart"/>
      <w:r>
        <w:t>Consortium</w:t>
      </w:r>
      <w:proofErr w:type="spellEnd"/>
      <w:r>
        <w:t xml:space="preserve">) den Qi-Standard entwickelt, welcher Herstellerübergreifend gilt. Der WPC in ein Zusammenschluss von rund 200 Herstellern der Welt. Ob ein Gerät drahtlos geladen werden kann, wird vom «Qi-Logo» auf </w:t>
      </w:r>
      <w:r>
        <w:fldChar w:fldCharType="begin"/>
      </w:r>
      <w:r>
        <w:instrText xml:space="preserve"> REF _Ref116544481 \h </w:instrText>
      </w:r>
      <w:r>
        <w:fldChar w:fldCharType="separate"/>
      </w:r>
      <w:r>
        <w:t xml:space="preserve">Abbildung </w:t>
      </w:r>
      <w:r>
        <w:rPr>
          <w:noProof/>
        </w:rPr>
        <w:t>2</w:t>
      </w:r>
      <w:r>
        <w:fldChar w:fldCharType="end"/>
      </w:r>
      <w:r>
        <w:t xml:space="preserve"> auf der jeweiligen Verpackung angezeigt.</w:t>
      </w:r>
      <w:r w:rsidRPr="005E2D7C">
        <w:t xml:space="preserve"> </w:t>
      </w:r>
      <w:r>
        <w:t xml:space="preserve">Der Begriff Qi wird von der chinesischen Sprache abgeleitet und bedeutet übersetzt «Lebensenergie» oder «Lebenskraft». In der heutigen Ladetechnik von führenden Marken wird daher vom weltweiten «Qi-Standard» gesprochen. Dabei geht es um das induktive Laden mit einer Leistung von meistens 5 Watt. Bei einer Schnellladung können Smartphones aber mit bis zu 15 Watt aufgeladen werden. Der Standard beschreibt dabei die funktionellen Aspekte beim Laden eines Gerätes und definiert zusätzlich auch die sicherheitsrelevanten Schutzvorrichtungen und die zuverlässige Fremdkörpererkennung. Des Weiteren ist auch die magnetische Abschirmung des Akkus spezifiziert.  </w:t>
      </w:r>
      <w:sdt>
        <w:sdtPr>
          <w:alias w:val="To edit, see citavi.com/edit"/>
          <w:tag w:val="CitaviPlaceholder#a763b947-2b53-47ee-8aec-32431502f503"/>
          <w:id w:val="1531373500"/>
          <w:placeholder>
            <w:docPart w:val="B17C79AC19AC4B03988C33E15EAEBFAF"/>
          </w:placeholder>
        </w:sdtPr>
        <w:sdtEndPr/>
        <w:sdtContent>
          <w:r>
            <w:fldChar w:fldCharType="begin"/>
          </w:r>
          <w:r>
            <w:instrText>ADDIN CitaviPlaceholder{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}</w:instrText>
          </w:r>
          <w:r>
            <w:fldChar w:fldCharType="separate"/>
          </w:r>
          <w:r>
            <w:t>(Conrad)</w:t>
          </w:r>
          <w:r>
            <w:fldChar w:fldCharType="end"/>
          </w:r>
        </w:sdtContent>
      </w:sdt>
    </w:p>
    <w:p w14:paraId="36D6A89B" w14:textId="77777777" w:rsidR="001D4E95" w:rsidRPr="001D4E95" w:rsidRDefault="001D4E95" w:rsidP="001D4E95"/>
    <w:p w14:paraId="3758F98E" w14:textId="0B4C8901" w:rsidR="003314AB" w:rsidRDefault="00EC57C0" w:rsidP="003314AB">
      <w:pPr>
        <w:pStyle w:val="berschrift2"/>
      </w:pPr>
      <w:r>
        <w:t>Einführung des Produktes</w:t>
      </w:r>
    </w:p>
    <w:p w14:paraId="62CB183C" w14:textId="77777777" w:rsidR="000F4DED" w:rsidRDefault="000F4DED" w:rsidP="000F4DED">
      <w:r>
        <w:t xml:space="preserve">Der in dem Unterricht verwendete Wireless-Charger ist auf </w:t>
      </w:r>
      <w:r>
        <w:fldChar w:fldCharType="begin"/>
      </w:r>
      <w:r>
        <w:instrText xml:space="preserve"> REF _Ref115976030 \h </w:instrText>
      </w:r>
      <w:r>
        <w:fldChar w:fldCharType="separate"/>
      </w:r>
      <w:r>
        <w:t xml:space="preserve">Abbildung </w:t>
      </w:r>
      <w:r>
        <w:rPr>
          <w:noProof/>
        </w:rPr>
        <w:t>3</w:t>
      </w:r>
      <w:r>
        <w:fldChar w:fldCharType="end"/>
      </w:r>
      <w:r>
        <w:t xml:space="preserve"> dargestellt. Mit dem Micro USB-Anschluss kann er mit Strom versorgt werden. Zwei zusätzliche USB A Ports und ein USB C Port stehen als erweiterte Steckplätze zur Verfügung. Das Smartphone muss zum Laden in die Mitte der weissen Ladefläche mit dem Display nach oben gelegt werden. Die LED am Rand des Chargers leuchtet blau, wenn der Ladevorgang gestartet hat, und rot, wenn keine Ladung aktiv ist. In der Verpackung des Chargers ist folgendes erhalten: </w:t>
      </w:r>
    </w:p>
    <w:p w14:paraId="246DA2D2" w14:textId="77777777" w:rsidR="000F4DED" w:rsidRDefault="000F4DED" w:rsidP="009C38E5">
      <w:pPr>
        <w:pStyle w:val="Listenabsatz"/>
        <w:numPr>
          <w:ilvl w:val="0"/>
          <w:numId w:val="14"/>
        </w:numPr>
      </w:pPr>
      <w:r>
        <w:t>Wireless-Charger</w:t>
      </w:r>
    </w:p>
    <w:p w14:paraId="1D0C10C8" w14:textId="77777777" w:rsidR="000F4DED" w:rsidRDefault="000F4DED" w:rsidP="009C38E5">
      <w:pPr>
        <w:pStyle w:val="Listenabsatz"/>
        <w:numPr>
          <w:ilvl w:val="0"/>
          <w:numId w:val="14"/>
        </w:numPr>
      </w:pPr>
      <w:r>
        <w:t>USB A Port zu USB Micro Port zum Laden des Chargers</w:t>
      </w:r>
    </w:p>
    <w:p w14:paraId="72EC8EDC" w14:textId="77777777" w:rsidR="000F4DED" w:rsidRPr="00542E68" w:rsidRDefault="000F4DED" w:rsidP="009C38E5">
      <w:pPr>
        <w:pStyle w:val="Listenabsatz"/>
        <w:numPr>
          <w:ilvl w:val="0"/>
          <w:numId w:val="14"/>
        </w:numPr>
      </w:pPr>
      <w:r>
        <w:t xml:space="preserve">Bedienungsanleitung </w:t>
      </w:r>
    </w:p>
    <w:p w14:paraId="783195B0" w14:textId="77777777" w:rsidR="000F4DED" w:rsidRDefault="000F4DED" w:rsidP="000F4DED">
      <w:r>
        <w:rPr>
          <w:noProof/>
        </w:rPr>
        <w:lastRenderedPageBreak/>
        <mc:AlternateContent>
          <mc:Choice Requires="wpg">
            <w:drawing>
              <wp:anchor distT="0" distB="0" distL="114300" distR="114300" simplePos="0" relativeHeight="251667456" behindDoc="0" locked="0" layoutInCell="1" allowOverlap="1" wp14:anchorId="2148863D" wp14:editId="76528B07">
                <wp:simplePos x="0" y="0"/>
                <wp:positionH relativeFrom="margin">
                  <wp:posOffset>562610</wp:posOffset>
                </wp:positionH>
                <wp:positionV relativeFrom="paragraph">
                  <wp:posOffset>189865</wp:posOffset>
                </wp:positionV>
                <wp:extent cx="4725035" cy="2376805"/>
                <wp:effectExtent l="0" t="0" r="0" b="4445"/>
                <wp:wrapTopAndBottom/>
                <wp:docPr id="31" name="Gruppieren 31"/>
                <wp:cNvGraphicFramePr/>
                <a:graphic xmlns:a="http://schemas.openxmlformats.org/drawingml/2006/main">
                  <a:graphicData uri="http://schemas.microsoft.com/office/word/2010/wordprocessingGroup">
                    <wpg:wgp>
                      <wpg:cNvGrpSpPr/>
                      <wpg:grpSpPr>
                        <a:xfrm>
                          <a:off x="0" y="0"/>
                          <a:ext cx="4725035" cy="2376805"/>
                          <a:chOff x="-122003" y="-97070"/>
                          <a:chExt cx="6062428" cy="3154793"/>
                        </a:xfrm>
                      </wpg:grpSpPr>
                      <wpg:grpSp>
                        <wpg:cNvPr id="21" name="Gruppieren 21"/>
                        <wpg:cNvGrpSpPr/>
                        <wpg:grpSpPr>
                          <a:xfrm>
                            <a:off x="-122003" y="-97070"/>
                            <a:ext cx="6062428" cy="3154793"/>
                            <a:chOff x="-122003" y="-97070"/>
                            <a:chExt cx="6062428" cy="3154793"/>
                          </a:xfrm>
                        </wpg:grpSpPr>
                        <wpg:grpSp>
                          <wpg:cNvPr id="19" name="Gruppieren 19"/>
                          <wpg:cNvGrpSpPr/>
                          <wpg:grpSpPr>
                            <a:xfrm>
                              <a:off x="-122003" y="-97070"/>
                              <a:ext cx="6038676" cy="2750734"/>
                              <a:chOff x="-122003" y="-97070"/>
                              <a:chExt cx="6038676" cy="2750734"/>
                            </a:xfrm>
                          </wpg:grpSpPr>
                          <wpg:grpSp>
                            <wpg:cNvPr id="16" name="Gruppieren 16"/>
                            <wpg:cNvGrpSpPr/>
                            <wpg:grpSpPr>
                              <a:xfrm>
                                <a:off x="-122003" y="-97070"/>
                                <a:ext cx="6038676" cy="2750734"/>
                                <a:chOff x="-122003" y="-97070"/>
                                <a:chExt cx="6038676" cy="2750734"/>
                              </a:xfrm>
                            </wpg:grpSpPr>
                            <wpg:grpSp>
                              <wpg:cNvPr id="13" name="Gruppieren 13"/>
                              <wpg:cNvGrpSpPr/>
                              <wpg:grpSpPr>
                                <a:xfrm>
                                  <a:off x="-122003" y="-97070"/>
                                  <a:ext cx="6038676" cy="2501914"/>
                                  <a:chOff x="-130336" y="-107315"/>
                                  <a:chExt cx="6451152" cy="2765968"/>
                                </a:xfrm>
                              </wpg:grpSpPr>
                              <wps:wsp>
                                <wps:cNvPr id="8" name="Textfeld 8"/>
                                <wps:cNvSpPr txBox="1"/>
                                <wps:spPr>
                                  <a:xfrm>
                                    <a:off x="3749174" y="-16002"/>
                                    <a:ext cx="685801" cy="215899"/>
                                  </a:xfrm>
                                  <a:prstGeom prst="rect">
                                    <a:avLst/>
                                  </a:prstGeom>
                                  <a:noFill/>
                                </wps:spPr>
                                <wps:txbx>
                                  <w:txbxContent>
                                    <w:p w14:paraId="56616792" w14:textId="77777777" w:rsidR="000F4DED" w:rsidRDefault="000F4DED" w:rsidP="000F4DED">
                                      <w:r>
                                        <w:t xml:space="preserve">Micro USB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2" name="Gruppieren 12"/>
                                <wpg:cNvGrpSpPr/>
                                <wpg:grpSpPr>
                                  <a:xfrm>
                                    <a:off x="-130336" y="-107315"/>
                                    <a:ext cx="6451152" cy="2765968"/>
                                    <a:chOff x="-130336" y="-107315"/>
                                    <a:chExt cx="6451152" cy="2765968"/>
                                  </a:xfrm>
                                </wpg:grpSpPr>
                                <wpg:grpSp>
                                  <wpg:cNvPr id="5" name="Gruppieren 5"/>
                                  <wpg:cNvGrpSpPr/>
                                  <wpg:grpSpPr>
                                    <a:xfrm>
                                      <a:off x="-130336" y="-107315"/>
                                      <a:ext cx="6451152" cy="2765968"/>
                                      <a:chOff x="-130336" y="-107315"/>
                                      <a:chExt cx="6451152" cy="2765968"/>
                                    </a:xfrm>
                                  </wpg:grpSpPr>
                                  <pic:pic xmlns:pic="http://schemas.openxmlformats.org/drawingml/2006/picture">
                                    <pic:nvPicPr>
                                      <pic:cNvPr id="1" name="Grafik 1"/>
                                      <pic:cNvPicPr>
                                        <a:picLocks noChangeAspect="1"/>
                                      </pic:cNvPicPr>
                                    </pic:nvPicPr>
                                    <pic:blipFill rotWithShape="1">
                                      <a:blip r:embed="rId15" cstate="print">
                                        <a:extLst>
                                          <a:ext uri="{28A0092B-C50C-407E-A947-70E740481C1C}">
                                            <a14:useLocalDpi xmlns:a14="http://schemas.microsoft.com/office/drawing/2010/main" val="0"/>
                                          </a:ext>
                                        </a:extLst>
                                      </a:blip>
                                      <a:srcRect t="22985" b="29440"/>
                                      <a:stretch/>
                                    </pic:blipFill>
                                    <pic:spPr bwMode="auto">
                                      <a:xfrm>
                                        <a:off x="381026" y="398053"/>
                                        <a:ext cx="5939790" cy="2260600"/>
                                      </a:xfrm>
                                      <a:prstGeom prst="rect">
                                        <a:avLst/>
                                      </a:prstGeom>
                                      <a:noFill/>
                                      <a:ln>
                                        <a:noFill/>
                                      </a:ln>
                                      <a:extLst>
                                        <a:ext uri="{53640926-AAD7-44D8-BBD7-CCE9431645EC}">
                                          <a14:shadowObscured xmlns:a14="http://schemas.microsoft.com/office/drawing/2010/main"/>
                                        </a:ext>
                                      </a:extLst>
                                    </pic:spPr>
                                  </pic:pic>
                                  <wps:wsp>
                                    <wps:cNvPr id="2" name="Gerade Verbindung mit Pfeil 2"/>
                                    <wps:cNvCnPr/>
                                    <wps:spPr>
                                      <a:xfrm>
                                        <a:off x="279400" y="171450"/>
                                        <a:ext cx="374650" cy="14732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3" name="Textfeld 3"/>
                                    <wps:cNvSpPr txBox="1"/>
                                    <wps:spPr>
                                      <a:xfrm>
                                        <a:off x="-130336" y="-107315"/>
                                        <a:ext cx="1060450" cy="215899"/>
                                      </a:xfrm>
                                      <a:prstGeom prst="rect">
                                        <a:avLst/>
                                      </a:prstGeom>
                                      <a:noFill/>
                                    </wps:spPr>
                                    <wps:txbx>
                                      <w:txbxContent>
                                        <w:p w14:paraId="71CF3071" w14:textId="77777777" w:rsidR="000F4DED" w:rsidRDefault="000F4DED" w:rsidP="000F4DED">
                                          <w:r>
                                            <w:t>USB A Port 1 &amp;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Gerade Verbindung mit Pfeil 4"/>
                                    <wps:cNvCnPr/>
                                    <wps:spPr>
                                      <a:xfrm>
                                        <a:off x="298450" y="184150"/>
                                        <a:ext cx="1625600" cy="161925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s:wsp>
                                  <wps:cNvPr id="9" name="Gerade Verbindung mit Pfeil 9"/>
                                  <wps:cNvCnPr/>
                                  <wps:spPr>
                                    <a:xfrm>
                                      <a:off x="4019550" y="234950"/>
                                      <a:ext cx="628650" cy="145415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0" name="Textfeld 10"/>
                                  <wps:cNvSpPr txBox="1"/>
                                  <wps:spPr>
                                    <a:xfrm>
                                      <a:off x="5128792" y="-44450"/>
                                      <a:ext cx="685799" cy="215900"/>
                                    </a:xfrm>
                                    <a:prstGeom prst="rect">
                                      <a:avLst/>
                                    </a:prstGeom>
                                    <a:noFill/>
                                  </wps:spPr>
                                  <wps:txbx>
                                    <w:txbxContent>
                                      <w:p w14:paraId="3482482D" w14:textId="77777777" w:rsidR="000F4DED" w:rsidRDefault="000F4DED" w:rsidP="000F4DED">
                                        <w:r>
                                          <w:t>USB C</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1" name="Gerade Verbindung mit Pfeil 11"/>
                                  <wps:cNvCnPr/>
                                  <wps:spPr>
                                    <a:xfrm>
                                      <a:off x="5340350" y="228600"/>
                                      <a:ext cx="196850" cy="1460500"/>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grpSp>
                            </wpg:grpSp>
                            <wps:wsp>
                              <wps:cNvPr id="15" name="Textfeld 15"/>
                              <wps:cNvSpPr txBox="1"/>
                              <wps:spPr>
                                <a:xfrm>
                                  <a:off x="2293185" y="1843031"/>
                                  <a:ext cx="1587500" cy="810633"/>
                                </a:xfrm>
                                <a:prstGeom prst="rect">
                                  <a:avLst/>
                                </a:prstGeom>
                                <a:noFill/>
                              </wps:spPr>
                              <wps:txbx>
                                <w:txbxContent>
                                  <w:p w14:paraId="0517BA32" w14:textId="77777777" w:rsidR="000F4DED" w:rsidRPr="0034739C" w:rsidRDefault="000F4DED" w:rsidP="000F4DED">
                                    <w:pPr>
                                      <w:spacing w:after="0"/>
                                    </w:pPr>
                                    <w:r w:rsidRPr="0034739C">
                                      <w:t>LED rot: Laden nicht aktiv</w:t>
                                    </w:r>
                                  </w:p>
                                  <w:p w14:paraId="7A4ECD74" w14:textId="77777777" w:rsidR="000F4DED" w:rsidRPr="0034739C" w:rsidRDefault="000F4DED" w:rsidP="000F4DED">
                                    <w:pPr>
                                      <w:spacing w:after="0"/>
                                    </w:pPr>
                                    <w:r w:rsidRPr="0034739C">
                                      <w:t>LED blau: Ladung aktiv</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7" name="Gerade Verbindung mit Pfeil 17"/>
                            <wps:cNvCnPr/>
                            <wps:spPr>
                              <a:xfrm flipH="1">
                                <a:off x="1866900" y="438150"/>
                                <a:ext cx="205740" cy="80073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s:wsp>
                            <wps:cNvPr id="18" name="Textfeld 18"/>
                            <wps:cNvSpPr txBox="1"/>
                            <wps:spPr>
                              <a:xfrm>
                                <a:off x="1758950" y="241300"/>
                                <a:ext cx="711200" cy="195289"/>
                              </a:xfrm>
                              <a:prstGeom prst="rect">
                                <a:avLst/>
                              </a:prstGeom>
                              <a:noFill/>
                            </wps:spPr>
                            <wps:txbx>
                              <w:txbxContent>
                                <w:p w14:paraId="3C2CCB4F" w14:textId="77777777" w:rsidR="000F4DED" w:rsidRDefault="000F4DED" w:rsidP="000F4DED">
                                  <w:r>
                                    <w:t>Ladefläche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20" name="Textfeld 20"/>
                          <wps:cNvSpPr txBox="1"/>
                          <wps:spPr>
                            <a:xfrm>
                              <a:off x="0" y="2799278"/>
                              <a:ext cx="5940425" cy="258445"/>
                            </a:xfrm>
                            <a:prstGeom prst="rect">
                              <a:avLst/>
                            </a:prstGeom>
                            <a:solidFill>
                              <a:prstClr val="white"/>
                            </a:solidFill>
                            <a:ln>
                              <a:noFill/>
                            </a:ln>
                          </wps:spPr>
                          <wps:txbx>
                            <w:txbxContent>
                              <w:p w14:paraId="1D806C65" w14:textId="77777777" w:rsidR="000F4DED" w:rsidRPr="00133E16" w:rsidRDefault="000F4DED" w:rsidP="000F4DED">
                                <w:pPr>
                                  <w:pStyle w:val="Beschriftung"/>
                                  <w:jc w:val="center"/>
                                  <w:rPr>
                                    <w:noProof/>
                                    <w:sz w:val="20"/>
                                  </w:rPr>
                                </w:pPr>
                                <w:bookmarkStart w:id="5" w:name="_Ref115976030"/>
                                <w:r>
                                  <w:t xml:space="preserve">Abbildung </w:t>
                                </w:r>
                                <w:fldSimple w:instr=" SEQ Abbildung \* ARABIC ">
                                  <w:r>
                                    <w:rPr>
                                      <w:noProof/>
                                    </w:rPr>
                                    <w:t>3</w:t>
                                  </w:r>
                                </w:fldSimple>
                                <w:bookmarkEnd w:id="5"/>
                                <w:r>
                                  <w:t>: Verwendete Hardware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30" name="Gerade Verbindung mit Pfeil 30"/>
                        <wps:cNvCnPr/>
                        <wps:spPr>
                          <a:xfrm flipH="1" flipV="1">
                            <a:off x="1212113" y="1765004"/>
                            <a:ext cx="974772" cy="380375"/>
                          </a:xfrm>
                          <a:prstGeom prst="straightConnector1">
                            <a:avLst/>
                          </a:prstGeom>
                          <a:ln>
                            <a:tailEnd type="triangle"/>
                          </a:ln>
                        </wps:spPr>
                        <wps:style>
                          <a:lnRef idx="2">
                            <a:schemeClr val="accent1"/>
                          </a:lnRef>
                          <a:fillRef idx="0">
                            <a:schemeClr val="accent1"/>
                          </a:fillRef>
                          <a:effectRef idx="1">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148863D" id="Gruppieren 31" o:spid="_x0000_s1032" style="position:absolute;margin-left:44.3pt;margin-top:14.95pt;width:372.05pt;height:187.15pt;z-index:251667456;mso-position-horizontal-relative:margin;mso-width-relative:margin;mso-height-relative:margin" coordorigin="-1220,-970" coordsize="60624,315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">
                <v:group id="Gruppieren 21" o:spid="_x0000_s1033" style="position:absolute;left:-1220;top:-970;width:60624;height:31547" coordorigin="-1220,-970" coordsize="60624,3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uppieren 19" o:spid="_x0000_s1034" style="position:absolute;left:-1220;top:-970;width:60386;height:27506" coordorigin="-1220,-970" coordsize="60386,27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uppieren 16" o:spid="_x0000_s1035" style="position:absolute;left:-1220;top:-970;width:60386;height:27506" coordorigin="-1220,-970" coordsize="60386,27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Gruppieren 13" o:spid="_x0000_s1036" style="position:absolute;left:-1220;top:-970;width:60386;height:25018" coordorigin="-1303,-1073" coordsize="64511,27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Textfeld 8" o:spid="_x0000_s1037" type="#_x0000_t202" style="position:absolute;left:37491;top:-160;width:6858;height:2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56616792" w14:textId="77777777" w:rsidR="000F4DED" w:rsidRDefault="000F4DED" w:rsidP="000F4DED">
                                <w:r>
                                  <w:t xml:space="preserve">Micro USB </w:t>
                                </w:r>
                              </w:p>
                            </w:txbxContent>
                          </v:textbox>
                        </v:shape>
                        <v:group id="Gruppieren 12" o:spid="_x0000_s1038" style="position:absolute;left:-1303;top:-1073;width:64511;height:27659" coordorigin="-1303,-1073" coordsize="64511,27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uppieren 5" o:spid="_x0000_s1039" style="position:absolute;left:-1303;top:-1073;width:64511;height:27659" coordorigin="-1303,-1073" coordsize="64511,27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shape id="Grafik 1" o:spid="_x0000_s1040" type="#_x0000_t75" style="position:absolute;left:3810;top:3980;width:59398;height:22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">
                              <v:imagedata r:id="rId16" o:title="" croptop="15063f" cropbottom="19294f"/>
                            </v:shape>
                            <v:shapetype id="_x0000_t32" coordsize="21600,21600" o:spt="32" o:oned="t" path="m,l21600,21600e" filled="f">
                              <v:path arrowok="t" fillok="f" o:connecttype="none"/>
                              <o:lock v:ext="edit" shapetype="t"/>
                            </v:shapetype>
                            <v:shape id="Gerade Verbindung mit Pfeil 2" o:spid="_x0000_s1041" type="#_x0000_t32" style="position:absolute;left:2794;top:1714;width:3746;height:1473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" strokecolor="#6b3881 [3204]" strokeweight="2pt">
                              <v:stroke endarrow="block"/>
                              <v:shadow on="t" color="black" opacity="24903f" origin=",.5" offset="0,.55556mm"/>
                            </v:shape>
                            <v:shape id="Textfeld 3" o:spid="_x0000_s1042" type="#_x0000_t202" style="position:absolute;left:-1303;top:-1073;width:10604;height:2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jLAwwAAANoAAAAPAAAAZHJzL2Rvd25yZXYueG1sRI9Ba8JA&#10;FITvBf/D8gRvdWMF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t8IywMMAAADaAAAADwAA&#10;AAAAAAAAAAAAAAAHAgAAZHJzL2Rvd25yZXYueG1sUEsFBgAAAAADAAMAtwAAAPcCAAAAAA==&#10;" filled="f" stroked="f">
                              <v:textbox inset="0,0,0,0">
                                <w:txbxContent>
                                  <w:p w14:paraId="71CF3071" w14:textId="77777777" w:rsidR="000F4DED" w:rsidRDefault="000F4DED" w:rsidP="000F4DED">
                                    <w:r>
                                      <w:t>USB A Port 1 &amp; 2</w:t>
                                    </w:r>
                                  </w:p>
                                </w:txbxContent>
                              </v:textbox>
                            </v:shape>
                            <v:shape id="Gerade Verbindung mit Pfeil 4" o:spid="_x0000_s1043" type="#_x0000_t32" style="position:absolute;left:2984;top:1841;width:16256;height:161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" strokecolor="#6b3881 [3204]" strokeweight="2pt">
                              <v:stroke endarrow="block"/>
                              <v:shadow on="t" color="black" opacity="24903f" origin=",.5" offset="0,.55556mm"/>
                            </v:shape>
                          </v:group>
                          <v:shape id="Gerade Verbindung mit Pfeil 9" o:spid="_x0000_s1044" type="#_x0000_t32" style="position:absolute;left:40195;top:2349;width:6287;height:1454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" strokecolor="#6b3881 [3204]" strokeweight="2pt">
                            <v:stroke endarrow="block"/>
                            <v:shadow on="t" color="black" opacity="24903f" origin=",.5" offset="0,.55556mm"/>
                          </v:shape>
                          <v:shape id="Textfeld 10" o:spid="_x0000_s1045" type="#_x0000_t202" style="position:absolute;left:51287;top:-444;width:6858;height:2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3482482D" w14:textId="77777777" w:rsidR="000F4DED" w:rsidRDefault="000F4DED" w:rsidP="000F4DED">
                                  <w:r>
                                    <w:t>USB C</w:t>
                                  </w:r>
                                </w:p>
                              </w:txbxContent>
                            </v:textbox>
                          </v:shape>
                          <v:shape id="Gerade Verbindung mit Pfeil 11" o:spid="_x0000_s1046" type="#_x0000_t32" style="position:absolute;left:53403;top:2286;width:1969;height:146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" strokecolor="#6b3881 [3204]" strokeweight="2pt">
                            <v:stroke endarrow="block"/>
                            <v:shadow on="t" color="black" opacity="24903f" origin=",.5" offset="0,.55556mm"/>
                          </v:shape>
                        </v:group>
                      </v:group>
                      <v:shape id="Textfeld 15" o:spid="_x0000_s1047" type="#_x0000_t202" style="position:absolute;left:22931;top:18430;width:15875;height:8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0517BA32" w14:textId="77777777" w:rsidR="000F4DED" w:rsidRPr="0034739C" w:rsidRDefault="000F4DED" w:rsidP="000F4DED">
                              <w:pPr>
                                <w:spacing w:after="0"/>
                              </w:pPr>
                              <w:r w:rsidRPr="0034739C">
                                <w:t>LED rot: Laden nicht aktiv</w:t>
                              </w:r>
                            </w:p>
                            <w:p w14:paraId="7A4ECD74" w14:textId="77777777" w:rsidR="000F4DED" w:rsidRPr="0034739C" w:rsidRDefault="000F4DED" w:rsidP="000F4DED">
                              <w:pPr>
                                <w:spacing w:after="0"/>
                              </w:pPr>
                              <w:r w:rsidRPr="0034739C">
                                <w:t>LED blau: Ladung aktiv</w:t>
                              </w:r>
                            </w:p>
                          </w:txbxContent>
                        </v:textbox>
                      </v:shape>
                    </v:group>
                    <v:shape id="Gerade Verbindung mit Pfeil 17" o:spid="_x0000_s1048" type="#_x0000_t32" style="position:absolute;left:18669;top:4381;width:2057;height:800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" strokecolor="#6b3881 [3204]" strokeweight="2pt">
                      <v:stroke endarrow="block"/>
                      <v:shadow on="t" color="black" opacity="24903f" origin=",.5" offset="0,.55556mm"/>
                    </v:shape>
                    <v:shape id="Textfeld 18" o:spid="_x0000_s1049" type="#_x0000_t202" style="position:absolute;left:17589;top:2413;width:7112;height:1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3C2CCB4F" w14:textId="77777777" w:rsidR="000F4DED" w:rsidRDefault="000F4DED" w:rsidP="000F4DED">
                            <w:r>
                              <w:t>Ladefläche</w:t>
                            </w:r>
                          </w:p>
                        </w:txbxContent>
                      </v:textbox>
                    </v:shape>
                  </v:group>
                  <v:shape id="Textfeld 20" o:spid="_x0000_s1050" type="#_x0000_t202" style="position:absolute;top:27992;width:59404;height:2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" stroked="f">
                    <v:textbox inset="0,0,0,0">
                      <w:txbxContent>
                        <w:p w14:paraId="1D806C65" w14:textId="77777777" w:rsidR="000F4DED" w:rsidRPr="00133E16" w:rsidRDefault="000F4DED" w:rsidP="000F4DED">
                          <w:pPr>
                            <w:pStyle w:val="Beschriftung"/>
                            <w:jc w:val="center"/>
                            <w:rPr>
                              <w:noProof/>
                              <w:sz w:val="20"/>
                            </w:rPr>
                          </w:pPr>
                          <w:bookmarkStart w:id="6" w:name="_Ref115976030"/>
                          <w:r>
                            <w:t xml:space="preserve">Abbildung </w:t>
                          </w:r>
                          <w:fldSimple w:instr=" SEQ Abbildung \* ARABIC ">
                            <w:r>
                              <w:rPr>
                                <w:noProof/>
                              </w:rPr>
                              <w:t>3</w:t>
                            </w:r>
                          </w:fldSimple>
                          <w:bookmarkEnd w:id="6"/>
                          <w:r>
                            <w:t>: Verwendete Hardware</w:t>
                          </w:r>
                        </w:p>
                      </w:txbxContent>
                    </v:textbox>
                  </v:shape>
                </v:group>
                <v:shape id="Gerade Verbindung mit Pfeil 30" o:spid="_x0000_s1051" type="#_x0000_t32" style="position:absolute;left:12121;top:17650;width:9747;height:38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" strokecolor="#6b3881 [3204]" strokeweight="2pt">
                  <v:stroke endarrow="block"/>
                  <v:shadow on="t" color="black" opacity="24903f" origin=",.5" offset="0,.55556mm"/>
                </v:shape>
                <w10:wrap type="topAndBottom" anchorx="margin"/>
              </v:group>
            </w:pict>
          </mc:Fallback>
        </mc:AlternateContent>
      </w:r>
    </w:p>
    <w:p w14:paraId="2CA8B764" w14:textId="4F965C57" w:rsidR="00EC57C0" w:rsidRDefault="00EC57C0" w:rsidP="003314AB">
      <w:r>
        <w:t xml:space="preserve"> </w:t>
      </w:r>
    </w:p>
    <w:p w14:paraId="6CDA6B4D" w14:textId="3D75D94B" w:rsidR="00EC57C0" w:rsidRDefault="00EC57C0" w:rsidP="005A256D">
      <w:pPr>
        <w:pStyle w:val="berschrift2"/>
      </w:pPr>
      <w:r w:rsidRPr="00EC57C0">
        <w:t>Erste Tests und Leitungsmessungen mit dem Gerät</w:t>
      </w:r>
    </w:p>
    <w:p w14:paraId="2FC03C1F" w14:textId="1035BA1A" w:rsidR="00061270" w:rsidRDefault="00061270" w:rsidP="00061270">
      <w:r>
        <w:t xml:space="preserve">In diesem Kapitel wird erklärt, wie Sie die Elektronik des Wireless-Chargers ausmessen können. Sie können die Leitungen auf der Printplatte mit dem </w:t>
      </w:r>
      <w:r w:rsidR="0073603C">
        <w:t>Digital</w:t>
      </w:r>
      <w:r>
        <w:t xml:space="preserve">multimeter und einer Widerstandsmessung auswerten, und so evaluieren, welche Bauteile bzw. Baugruppen miteinander verbunden sind. Anhand dieser Messungen kann somit der Schaltplan Schritt für Schritt aufgezeichnet werden. Ebenfalls können Sie mit demselben Multimeter die Bauteilwerte der Widerstände und der Kondensatoren bestimmen. Im Folgenden wird erklärt, wie eine elektronische Schaltung getestet und durchgepiepst werden kann. </w:t>
      </w:r>
    </w:p>
    <w:p w14:paraId="3826CD95" w14:textId="77777777" w:rsidR="00721C6D" w:rsidRDefault="0069237A" w:rsidP="00061270">
      <w:r>
        <w:t>Bitte Dokumentieren Sie Ihre Ergebnisse</w:t>
      </w:r>
      <w:r w:rsidR="000876EF">
        <w:t>.</w:t>
      </w:r>
      <w:r w:rsidR="00203A03">
        <w:t xml:space="preserve"> </w:t>
      </w:r>
    </w:p>
    <w:p w14:paraId="5F68BEE7" w14:textId="77777777" w:rsidR="00721C6D" w:rsidRDefault="00721C6D" w:rsidP="00061270"/>
    <w:p w14:paraId="7371C2AB" w14:textId="572641D8" w:rsidR="00AD4EBF" w:rsidRDefault="00832F16" w:rsidP="00061270">
      <w:r>
        <w:t>Nachfolgend sind einige Ideen und Hinweise für die Durchführung:</w:t>
      </w:r>
    </w:p>
    <w:p w14:paraId="2A776FAB" w14:textId="13BECE11" w:rsidR="00203A03" w:rsidRDefault="00AD4EBF" w:rsidP="00203A03">
      <w:pPr>
        <w:pStyle w:val="Listenabsatz"/>
        <w:numPr>
          <w:ilvl w:val="0"/>
          <w:numId w:val="17"/>
        </w:numPr>
      </w:pPr>
      <w:r w:rsidRPr="00471185">
        <w:t>Was für Tests</w:t>
      </w:r>
      <w:r w:rsidR="00832F16">
        <w:t xml:space="preserve"> können gemacht werden, ohne den Charger zu öffnen</w:t>
      </w:r>
      <w:r w:rsidR="009C6E21">
        <w:t>:</w:t>
      </w:r>
    </w:p>
    <w:p w14:paraId="307F8983" w14:textId="54E38140" w:rsidR="00203A03" w:rsidRPr="00203A03" w:rsidRDefault="00203A03" w:rsidP="00832F16">
      <w:pPr>
        <w:pStyle w:val="Listenabsatz"/>
        <w:numPr>
          <w:ilvl w:val="0"/>
          <w:numId w:val="18"/>
        </w:numPr>
      </w:pPr>
      <w:r w:rsidRPr="00203A03">
        <w:t xml:space="preserve">Funktionsprüfung mit verschiedenen Positionierungen der </w:t>
      </w:r>
      <w:r>
        <w:t>Smartphones</w:t>
      </w:r>
    </w:p>
    <w:p w14:paraId="6455210C" w14:textId="7E317214" w:rsidR="00203A03" w:rsidRDefault="00203A03" w:rsidP="00832F16">
      <w:pPr>
        <w:pStyle w:val="Listenabsatz"/>
        <w:numPr>
          <w:ilvl w:val="0"/>
          <w:numId w:val="18"/>
        </w:numPr>
      </w:pPr>
      <w:r w:rsidRPr="00203A03">
        <w:t>Funktionsprüfung mit verschiedenen Devices bzw. Smartphones auf Ladefläche</w:t>
      </w:r>
    </w:p>
    <w:p w14:paraId="755208F9" w14:textId="1EC5B618" w:rsidR="009C6E21" w:rsidRDefault="00702914" w:rsidP="009C6E21">
      <w:pPr>
        <w:pStyle w:val="Listenabsatz"/>
        <w:numPr>
          <w:ilvl w:val="0"/>
          <w:numId w:val="18"/>
        </w:numPr>
      </w:pPr>
      <w:r>
        <w:t xml:space="preserve">Usw. </w:t>
      </w:r>
    </w:p>
    <w:p w14:paraId="21E7773C" w14:textId="179F9BE7" w:rsidR="009C6E21" w:rsidRPr="00203A03" w:rsidRDefault="009C6E21" w:rsidP="009C6E21">
      <w:pPr>
        <w:pStyle w:val="Listenabsatz"/>
        <w:numPr>
          <w:ilvl w:val="0"/>
          <w:numId w:val="17"/>
        </w:numPr>
      </w:pPr>
      <w:r>
        <w:t>Diese Test</w:t>
      </w:r>
      <w:r w:rsidR="00EF2D42">
        <w:t>s</w:t>
      </w:r>
      <w:r>
        <w:t xml:space="preserve"> können durchgeführt werden, nachdem der Charger geöffnet wurde:</w:t>
      </w:r>
    </w:p>
    <w:p w14:paraId="140B561F" w14:textId="7B44B5D1" w:rsidR="00702914" w:rsidRDefault="00204684" w:rsidP="009C6E21">
      <w:pPr>
        <w:pStyle w:val="Listenabsatz"/>
        <w:numPr>
          <w:ilvl w:val="0"/>
          <w:numId w:val="18"/>
        </w:numPr>
      </w:pPr>
      <w:r>
        <w:t>Sichtprüfung der Bauteile und Baugruppen</w:t>
      </w:r>
    </w:p>
    <w:p w14:paraId="15FFF9F5" w14:textId="07FEF344" w:rsidR="00204684" w:rsidRDefault="00204684" w:rsidP="009C6E21">
      <w:pPr>
        <w:pStyle w:val="Listenabsatz"/>
        <w:numPr>
          <w:ilvl w:val="0"/>
          <w:numId w:val="18"/>
        </w:numPr>
      </w:pPr>
      <w:r>
        <w:t xml:space="preserve">Untersuchen von </w:t>
      </w:r>
      <w:r w:rsidR="00EF1BE2">
        <w:t>Bauteilwerten/Beschriftungen</w:t>
      </w:r>
    </w:p>
    <w:p w14:paraId="7EE6CA9D" w14:textId="7A2FDA65" w:rsidR="00204684" w:rsidRPr="00471185" w:rsidRDefault="00204684" w:rsidP="009C6E21">
      <w:pPr>
        <w:pStyle w:val="Listenabsatz"/>
        <w:numPr>
          <w:ilvl w:val="0"/>
          <w:numId w:val="18"/>
        </w:numPr>
      </w:pPr>
      <w:r>
        <w:t>Ausmessen von Bauteilen und Leiterbahnen</w:t>
      </w:r>
    </w:p>
    <w:p w14:paraId="645F9142" w14:textId="21FA4948" w:rsidR="0069237A" w:rsidRPr="00471185" w:rsidRDefault="00AD4EBF" w:rsidP="00471185">
      <w:pPr>
        <w:pStyle w:val="Listenabsatz"/>
        <w:numPr>
          <w:ilvl w:val="0"/>
          <w:numId w:val="17"/>
        </w:numPr>
      </w:pPr>
      <w:r w:rsidRPr="00471185">
        <w:t>Was waren Ihre Ergebnisse</w:t>
      </w:r>
      <w:r w:rsidR="0094058F">
        <w:t xml:space="preserve"> aus den Tests</w:t>
      </w:r>
      <w:r w:rsidRPr="00471185">
        <w:t>?</w:t>
      </w:r>
    </w:p>
    <w:p w14:paraId="7157AB77" w14:textId="55571ACA" w:rsidR="008211C8" w:rsidRPr="00471185" w:rsidRDefault="008211C8" w:rsidP="00471185">
      <w:pPr>
        <w:pStyle w:val="Listenabsatz"/>
        <w:numPr>
          <w:ilvl w:val="0"/>
          <w:numId w:val="17"/>
        </w:numPr>
      </w:pPr>
      <w:r w:rsidRPr="00471185">
        <w:t>Welches Fazit ergibt sich daraus?</w:t>
      </w:r>
    </w:p>
    <w:p w14:paraId="211E88DF" w14:textId="5602B89E" w:rsidR="00E5254A" w:rsidRPr="00E5254A" w:rsidRDefault="00E5254A" w:rsidP="00E5254A"/>
    <w:p w14:paraId="176BFFAE" w14:textId="1BF7C37B" w:rsidR="00754481" w:rsidRDefault="006B6E22" w:rsidP="006B6E22">
      <w:pPr>
        <w:pStyle w:val="berschrift2"/>
      </w:pPr>
      <w:r>
        <w:t>Ausmessen des Wireless-Charger-PCBs anhand eines Beispiels</w:t>
      </w:r>
    </w:p>
    <w:p w14:paraId="555B5F37" w14:textId="5B9EEDF5" w:rsidR="000E1AF2" w:rsidRDefault="000E1AF2" w:rsidP="000E1AF2">
      <w:pPr>
        <w:spacing w:after="0"/>
      </w:pPr>
      <w:r>
        <w:t xml:space="preserve">Anhand eines Beispiels soll gezeigt werden, wie die Schaltung des PCBs mittels Leitungsmessung rekonstruiert werden kann. </w:t>
      </w:r>
      <w:r>
        <w:br/>
        <w:t xml:space="preserve">Widerstände werden meistens durch ihre schwarze Farbe und Kondensatoren durch ihre bräunliche Farbe erkannt. Zudem ist auf den Widerständen der Wert mittels einer weissen Beschriftung bereits vorgegeben. </w:t>
      </w:r>
      <w:r w:rsidR="0093758F">
        <w:t>D</w:t>
      </w:r>
      <w:r w:rsidR="003851B1">
        <w:t>ie</w:t>
      </w:r>
      <w:r w:rsidR="0093758F">
        <w:t xml:space="preserve"> nachfolgende</w:t>
      </w:r>
      <w:r w:rsidR="003851B1">
        <w:t>n Beispiele, sowie der</w:t>
      </w:r>
      <w:r w:rsidR="0093758F">
        <w:t xml:space="preserve"> Link</w:t>
      </w:r>
      <w:r>
        <w:t xml:space="preserve"> erklärt </w:t>
      </w:r>
      <w:r w:rsidR="00FE770D">
        <w:t>die Beschriftungen</w:t>
      </w:r>
      <w:r>
        <w:t xml:space="preserve"> der SMD Widers</w:t>
      </w:r>
      <w:r w:rsidR="002E7F21">
        <w:t>tandswerte</w:t>
      </w:r>
      <w:r>
        <w:t xml:space="preserve"> sehr gut:</w:t>
      </w:r>
    </w:p>
    <w:p w14:paraId="0A573479" w14:textId="77777777" w:rsidR="002E7F21" w:rsidRDefault="002E7F21" w:rsidP="000E1AF2">
      <w:pPr>
        <w:spacing w:after="0"/>
      </w:pPr>
    </w:p>
    <w:p w14:paraId="348F8096" w14:textId="1181217B" w:rsidR="00D016BD" w:rsidRDefault="00D016BD" w:rsidP="000E1AF2">
      <w:pPr>
        <w:spacing w:after="0"/>
      </w:pPr>
      <w:r>
        <w:rPr>
          <w:noProof/>
        </w:rPr>
        <w:drawing>
          <wp:inline distT="0" distB="0" distL="0" distR="0" wp14:anchorId="4DA893A5" wp14:editId="24A0621F">
            <wp:extent cx="5095875" cy="285750"/>
            <wp:effectExtent l="0" t="0" r="952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95875" cy="285750"/>
                    </a:xfrm>
                    <a:prstGeom prst="rect">
                      <a:avLst/>
                    </a:prstGeom>
                    <a:noFill/>
                  </pic:spPr>
                </pic:pic>
              </a:graphicData>
            </a:graphic>
          </wp:inline>
        </w:drawing>
      </w:r>
    </w:p>
    <w:p w14:paraId="4875EAD3" w14:textId="77777777" w:rsidR="003851B1" w:rsidRDefault="003851B1" w:rsidP="003851B1">
      <w:pPr>
        <w:spacing w:after="0"/>
      </w:pPr>
    </w:p>
    <w:p w14:paraId="6EBE7099" w14:textId="77777777" w:rsidR="003851B1" w:rsidRDefault="009935B0" w:rsidP="003851B1">
      <w:pPr>
        <w:spacing w:after="0"/>
        <w:rPr>
          <w:rStyle w:val="Hyperlink"/>
        </w:rPr>
      </w:pPr>
      <w:hyperlink r:id="rId18" w:history="1">
        <w:r w:rsidR="003851B1">
          <w:rPr>
            <w:rStyle w:val="Hyperlink"/>
          </w:rPr>
          <w:t>Codierung für SMD-Widerstände</w:t>
        </w:r>
      </w:hyperlink>
    </w:p>
    <w:p w14:paraId="21EE27B4" w14:textId="77777777" w:rsidR="003851B1" w:rsidRDefault="003851B1" w:rsidP="000E1AF2">
      <w:pPr>
        <w:spacing w:after="0"/>
      </w:pPr>
    </w:p>
    <w:p w14:paraId="615EE933" w14:textId="77777777" w:rsidR="000E1AF2" w:rsidRPr="00F916C7" w:rsidRDefault="000E1AF2" w:rsidP="000E1AF2">
      <w:pPr>
        <w:spacing w:after="0"/>
      </w:pPr>
    </w:p>
    <w:p w14:paraId="112537E6" w14:textId="77777777" w:rsidR="000E1AF2" w:rsidRDefault="000E1AF2" w:rsidP="000E1AF2">
      <w:pPr>
        <w:spacing w:after="0"/>
      </w:pPr>
      <w:r>
        <w:t xml:space="preserve">Des Weiteren erkennt man die feinen Strukturen der Leiterbahnen auf dem PCB meistens von Auge. Durch dieses Wissen ist es meist einfacher, sich ein Bild davon zu machen, welche Bauteile zusammenhängen. </w:t>
      </w:r>
    </w:p>
    <w:p w14:paraId="5BDE3B62" w14:textId="77777777" w:rsidR="000E1AF2" w:rsidRDefault="000E1AF2" w:rsidP="000E1AF2">
      <w:pPr>
        <w:spacing w:after="0"/>
      </w:pPr>
      <w:r>
        <w:t xml:space="preserve">Auf der anderen Seite ist diese Vorgehensweise aber auch Übungs-, und Erfahrungssache. Es ist grundsätzlich ein strukturiertes Herausfinden und Probieren von verschiedenen Messungen, um auf eine Verbindung zu schliessen. </w:t>
      </w:r>
    </w:p>
    <w:p w14:paraId="77990DB8" w14:textId="77777777" w:rsidR="000E1AF2" w:rsidRDefault="000E1AF2" w:rsidP="000E1AF2">
      <w:pPr>
        <w:spacing w:after="0"/>
      </w:pPr>
    </w:p>
    <w:p w14:paraId="45B033FE" w14:textId="58231126" w:rsidR="000E1AF2" w:rsidRDefault="000E1AF2" w:rsidP="000E1AF2">
      <w:pPr>
        <w:spacing w:after="0"/>
      </w:pPr>
      <w:r>
        <w:t>Ganz wichtig ist noch zu verstehen, dass es suboptimal ist, wenn die Bauteile</w:t>
      </w:r>
      <w:r w:rsidR="002B71BE">
        <w:t>werte</w:t>
      </w:r>
      <w:r>
        <w:t xml:space="preserve"> im eingebauten Zustand auf dem PCB ausgemessen werden. Weil sie durch die Schaltung oder ein gemeinsames Potential auf irgendeine Art und Weise miteinander zusammenhängen, können durchaus falsche Werte gemessen werden. Es lässt sich nicht genau voraussagen, wie zuverlässig ein gemessener Wert ist. Vor allem bei den Kondensatoren ist es schwierig, da sie keine Beschriftung besitzen, wie die Widerstände. Es wäre daher ratsam, die Bauteile auszulöten und jedes einzeln zu messen, um ganz sicher zu sein. In diesem Kurs wird auf das </w:t>
      </w:r>
      <w:proofErr w:type="spellStart"/>
      <w:r>
        <w:t>Auslöten</w:t>
      </w:r>
      <w:proofErr w:type="spellEnd"/>
      <w:r>
        <w:t xml:space="preserve"> aber verzichtet. </w:t>
      </w:r>
    </w:p>
    <w:p w14:paraId="13C783B3" w14:textId="77777777" w:rsidR="000E1AF2" w:rsidRDefault="000E1AF2" w:rsidP="000E1AF2">
      <w:pPr>
        <w:spacing w:after="0"/>
      </w:pPr>
    </w:p>
    <w:p w14:paraId="68141722" w14:textId="6EB314BF" w:rsidR="000E1AF2" w:rsidRDefault="000E1AF2" w:rsidP="000E1AF2">
      <w:pPr>
        <w:spacing w:after="0"/>
      </w:pPr>
      <w:r>
        <w:rPr>
          <w:noProof/>
        </w:rPr>
        <mc:AlternateContent>
          <mc:Choice Requires="wpg">
            <w:drawing>
              <wp:anchor distT="0" distB="0" distL="114300" distR="114300" simplePos="0" relativeHeight="251669504" behindDoc="0" locked="0" layoutInCell="1" allowOverlap="1" wp14:anchorId="45EF7BA6" wp14:editId="0F676A32">
                <wp:simplePos x="0" y="0"/>
                <wp:positionH relativeFrom="page">
                  <wp:posOffset>3613150</wp:posOffset>
                </wp:positionH>
                <wp:positionV relativeFrom="paragraph">
                  <wp:posOffset>121920</wp:posOffset>
                </wp:positionV>
                <wp:extent cx="3944620" cy="3740150"/>
                <wp:effectExtent l="0" t="0" r="0" b="0"/>
                <wp:wrapSquare wrapText="bothSides"/>
                <wp:docPr id="395" name="Gruppieren 395"/>
                <wp:cNvGraphicFramePr/>
                <a:graphic xmlns:a="http://schemas.openxmlformats.org/drawingml/2006/main">
                  <a:graphicData uri="http://schemas.microsoft.com/office/word/2010/wordprocessingGroup">
                    <wpg:wgp>
                      <wpg:cNvGrpSpPr/>
                      <wpg:grpSpPr>
                        <a:xfrm>
                          <a:off x="0" y="0"/>
                          <a:ext cx="3944620" cy="3740150"/>
                          <a:chOff x="0" y="0"/>
                          <a:chExt cx="4243705" cy="3782695"/>
                        </a:xfrm>
                      </wpg:grpSpPr>
                      <wpg:grpSp>
                        <wpg:cNvPr id="393" name="Gruppieren 393"/>
                        <wpg:cNvGrpSpPr/>
                        <wpg:grpSpPr>
                          <a:xfrm>
                            <a:off x="0" y="0"/>
                            <a:ext cx="3788491" cy="3468370"/>
                            <a:chOff x="0" y="0"/>
                            <a:chExt cx="3788491" cy="3468370"/>
                          </a:xfrm>
                        </wpg:grpSpPr>
                        <wpg:grpSp>
                          <wpg:cNvPr id="391" name="Gruppieren 391"/>
                          <wpg:cNvGrpSpPr/>
                          <wpg:grpSpPr>
                            <a:xfrm>
                              <a:off x="0" y="0"/>
                              <a:ext cx="2446020" cy="3468370"/>
                              <a:chOff x="0" y="0"/>
                              <a:chExt cx="2446020" cy="3468370"/>
                            </a:xfrm>
                          </wpg:grpSpPr>
                          <pic:pic xmlns:pic="http://schemas.openxmlformats.org/drawingml/2006/picture">
                            <pic:nvPicPr>
                              <pic:cNvPr id="63" name="Grafik 63"/>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2446020" cy="3468370"/>
                              </a:xfrm>
                              <a:prstGeom prst="rect">
                                <a:avLst/>
                              </a:prstGeom>
                              <a:noFill/>
                              <a:ln>
                                <a:noFill/>
                              </a:ln>
                            </pic:spPr>
                          </pic:pic>
                          <wps:wsp>
                            <wps:cNvPr id="388" name="Ellipse 388"/>
                            <wps:cNvSpPr/>
                            <wps:spPr>
                              <a:xfrm>
                                <a:off x="1335927" y="439387"/>
                                <a:ext cx="332672" cy="284366"/>
                              </a:xfrm>
                              <a:prstGeom prst="ellipse">
                                <a:avLst/>
                              </a:prstGeom>
                              <a:noFill/>
                              <a:ln w="12700">
                                <a:solidFill>
                                  <a:srgbClr val="E84E0F"/>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pic:pic xmlns:pic="http://schemas.openxmlformats.org/drawingml/2006/picture">
                          <pic:nvPicPr>
                            <pic:cNvPr id="390" name="Grafik 390"/>
                            <pic:cNvPicPr>
                              <a:picLocks noChangeAspect="1"/>
                            </pic:cNvPicPr>
                          </pic:nvPicPr>
                          <pic:blipFill rotWithShape="1">
                            <a:blip r:embed="rId20">
                              <a:extLst>
                                <a:ext uri="{28A0092B-C50C-407E-A947-70E740481C1C}">
                                  <a14:useLocalDpi xmlns:a14="http://schemas.microsoft.com/office/drawing/2010/main" val="0"/>
                                </a:ext>
                              </a:extLst>
                            </a:blip>
                            <a:srcRect t="13777" r="28751"/>
                            <a:stretch/>
                          </pic:blipFill>
                          <pic:spPr>
                            <a:xfrm>
                              <a:off x="2659673" y="896587"/>
                              <a:ext cx="1128818" cy="914350"/>
                            </a:xfrm>
                            <a:prstGeom prst="ellipse">
                              <a:avLst/>
                            </a:prstGeom>
                            <a:ln w="12700" cap="rnd">
                              <a:solidFill>
                                <a:srgbClr val="E84E0F"/>
                              </a:solidFill>
                            </a:ln>
                            <a:effectLst/>
                            <a:scene3d>
                              <a:camera prst="orthographicFront"/>
                              <a:lightRig rig="contrasting" dir="t">
                                <a:rot lat="0" lon="0" rev="3000000"/>
                              </a:lightRig>
                            </a:scene3d>
                            <a:sp3d contourW="7620">
                              <a:bevelT w="95250" h="31750"/>
                              <a:contourClr>
                                <a:srgbClr val="333333"/>
                              </a:contourClr>
                            </a:sp3d>
                          </pic:spPr>
                        </pic:pic>
                        <wps:wsp>
                          <wps:cNvPr id="392" name="Gerade Verbindung mit Pfeil 392"/>
                          <wps:cNvCnPr>
                            <a:endCxn id="388" idx="5"/>
                          </wps:cNvCnPr>
                          <wps:spPr>
                            <a:xfrm flipH="1" flipV="1">
                              <a:off x="1619881" y="682109"/>
                              <a:ext cx="1029743" cy="566818"/>
                            </a:xfrm>
                            <a:prstGeom prst="straightConnector1">
                              <a:avLst/>
                            </a:prstGeom>
                            <a:ln>
                              <a:solidFill>
                                <a:srgbClr val="E84E0F"/>
                              </a:solidFill>
                              <a:tailEnd type="triangle"/>
                            </a:ln>
                          </wps:spPr>
                          <wps:style>
                            <a:lnRef idx="2">
                              <a:schemeClr val="accent1"/>
                            </a:lnRef>
                            <a:fillRef idx="0">
                              <a:schemeClr val="accent1"/>
                            </a:fillRef>
                            <a:effectRef idx="1">
                              <a:schemeClr val="accent1"/>
                            </a:effectRef>
                            <a:fontRef idx="minor">
                              <a:schemeClr val="tx1"/>
                            </a:fontRef>
                          </wps:style>
                          <wps:bodyPr/>
                        </wps:wsp>
                      </wpg:grpSp>
                      <wps:wsp>
                        <wps:cNvPr id="394" name="Textfeld 394"/>
                        <wps:cNvSpPr txBox="1"/>
                        <wps:spPr>
                          <a:xfrm>
                            <a:off x="0" y="3524250"/>
                            <a:ext cx="4243705" cy="258445"/>
                          </a:xfrm>
                          <a:prstGeom prst="rect">
                            <a:avLst/>
                          </a:prstGeom>
                          <a:solidFill>
                            <a:prstClr val="white"/>
                          </a:solidFill>
                          <a:ln>
                            <a:noFill/>
                          </a:ln>
                        </wps:spPr>
                        <wps:txbx>
                          <w:txbxContent>
                            <w:p w14:paraId="74FE2842" w14:textId="77777777" w:rsidR="000E1AF2" w:rsidRPr="004A50EE" w:rsidRDefault="000E1AF2" w:rsidP="000E1AF2">
                              <w:pPr>
                                <w:pStyle w:val="Beschriftung"/>
                                <w:rPr>
                                  <w:noProof/>
                                  <w:sz w:val="20"/>
                                </w:rPr>
                              </w:pPr>
                              <w:bookmarkStart w:id="7" w:name="_Ref116658371"/>
                              <w:r>
                                <w:t xml:space="preserve">Abbildung </w:t>
                              </w:r>
                              <w:fldSimple w:instr=" SEQ Abbildung \* ARABIC ">
                                <w:r>
                                  <w:rPr>
                                    <w:noProof/>
                                  </w:rPr>
                                  <w:t>7</w:t>
                                </w:r>
                              </w:fldSimple>
                              <w:bookmarkEnd w:id="7"/>
                              <w:r>
                                <w:t>: Schaltungsausschnitt des PCBs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5EF7BA6" id="Gruppieren 395" o:spid="_x0000_s1052" style="position:absolute;margin-left:284.5pt;margin-top:9.6pt;width:310.6pt;height:294.5pt;z-index:251669504;mso-position-horizontal-relative:page;mso-width-relative:margin;mso-height-relative:margin" coordsize="42437,378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">
                <v:group id="Gruppieren 393" o:spid="_x0000_s1053" style="position:absolute;width:37884;height:34683" coordsize="37884,3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">
                  <v:group id="Gruppieren 391" o:spid="_x0000_s1054" style="position:absolute;width:24460;height:34683" coordsize="24460,346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">
                    <v:shape id="Grafik 63" o:spid="_x0000_s1055" type="#_x0000_t75" style="position:absolute;width:24460;height:34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">
                      <v:imagedata r:id="rId21" o:title=""/>
                    </v:shape>
                    <v:oval id="Ellipse 388" o:spid="_x0000_s1056" style="position:absolute;left:13359;top:4393;width:3326;height:2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" filled="f" strokecolor="#e84e0f" strokeweight="1pt"/>
                  </v:group>
                  <v:shape id="Grafik 390" o:spid="_x0000_s1057" type="#_x0000_t75" style="position:absolute;left:26596;top:8965;width:11288;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" stroked="t" strokecolor="#e84e0f" strokeweight="1pt">
                    <v:stroke endcap="round"/>
                    <v:imagedata r:id="rId22" o:title="" croptop="9029f" cropright="18842f"/>
                    <v:path arrowok="t"/>
                  </v:shape>
                  <v:shape id="Gerade Verbindung mit Pfeil 392" o:spid="_x0000_s1058" type="#_x0000_t32" style="position:absolute;left:16198;top:6821;width:10298;height:566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" strokecolor="#e84e0f" strokeweight="2pt">
                    <v:stroke endarrow="block"/>
                    <v:shadow on="t" color="black" opacity="24903f" origin=",.5" offset="0,.55556mm"/>
                  </v:shape>
                </v:group>
                <v:shape id="Textfeld 394" o:spid="_x0000_s1059" type="#_x0000_t202" style="position:absolute;top:35242;width:42437;height:2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" stroked="f">
                  <v:textbox inset="0,0,0,0">
                    <w:txbxContent>
                      <w:p w14:paraId="74FE2842" w14:textId="77777777" w:rsidR="000E1AF2" w:rsidRPr="004A50EE" w:rsidRDefault="000E1AF2" w:rsidP="000E1AF2">
                        <w:pPr>
                          <w:pStyle w:val="Beschriftung"/>
                          <w:rPr>
                            <w:noProof/>
                            <w:sz w:val="20"/>
                          </w:rPr>
                        </w:pPr>
                        <w:bookmarkStart w:id="8" w:name="_Ref116658371"/>
                        <w:r>
                          <w:t xml:space="preserve">Abbildung </w:t>
                        </w:r>
                        <w:fldSimple w:instr=" SEQ Abbildung \* ARABIC ">
                          <w:r>
                            <w:rPr>
                              <w:noProof/>
                            </w:rPr>
                            <w:t>7</w:t>
                          </w:r>
                        </w:fldSimple>
                        <w:bookmarkEnd w:id="8"/>
                        <w:r>
                          <w:t>: Schaltungsausschnitt des PCBs</w:t>
                        </w:r>
                      </w:p>
                    </w:txbxContent>
                  </v:textbox>
                </v:shape>
                <w10:wrap type="square" anchorx="page"/>
              </v:group>
            </w:pict>
          </mc:Fallback>
        </mc:AlternateContent>
      </w:r>
      <w:r>
        <w:t>Das nachfolgende Beispiel zeigt die Vorgehensweise beim Erstellen eines Schaltplans. Es geht um den rot umrandeten</w:t>
      </w:r>
      <w:r w:rsidR="0037553D">
        <w:t xml:space="preserve"> Ausschnitt</w:t>
      </w:r>
      <w:r>
        <w:t xml:space="preserve"> rechts, bei dem sich ein Widerstand und zwei Kondensatoren am untern linken Rand befinden (siehe </w:t>
      </w:r>
      <w:r>
        <w:fldChar w:fldCharType="begin"/>
      </w:r>
      <w:r>
        <w:instrText xml:space="preserve"> REF _Ref116658371 \h </w:instrText>
      </w:r>
      <w:r>
        <w:fldChar w:fldCharType="separate"/>
      </w:r>
      <w:r>
        <w:t xml:space="preserve">Abbildung </w:t>
      </w:r>
      <w:r>
        <w:rPr>
          <w:noProof/>
        </w:rPr>
        <w:t>7</w:t>
      </w:r>
      <w:r>
        <w:fldChar w:fldCharType="end"/>
      </w:r>
      <w:r>
        <w:t xml:space="preserve">). Hier kann beispielsweise sehr gut die Leiterbahn zwischen dem Chip und dem Widerstand erkannt werden, was auf eine erste Verbindung hinweist. Dies lässt sich aber auch mit einer ersten Messung bestätigen. </w:t>
      </w:r>
    </w:p>
    <w:p w14:paraId="65C85A87" w14:textId="5559D59D" w:rsidR="000E1AF2" w:rsidRDefault="000E1AF2" w:rsidP="000E1AF2">
      <w:pPr>
        <w:spacing w:after="0"/>
      </w:pPr>
      <w:r>
        <w:t>Das Messverfahren ist in der folgenden Tabelle beschrieben</w:t>
      </w:r>
      <w:r w:rsidR="00D86293">
        <w:t>.</w:t>
      </w:r>
      <w:r>
        <w:br/>
        <w:t xml:space="preserve">Ebenfalls wird in der rechten Spalte der Tabelle gezeigt, wie der Schaltplan (hier in Altium gemacht) parallel dazu aufgezeichnet werden kann. Die Messreihenfolge kann variieren. Sie kann selbst gewählt werden. Es soll aber darauf geachtet werden, dass es sinnvoll und strukturell erfolgt. Zum Beispiel wäre es gut, wenn alle Baugruppen einzeln ausgemessen werden, bevor die Verbindungen zwischen den Baugruppen gesucht werden. Solche Baugruppen sind meistens deshalb ersichtlich, weil sich die Bauteile (vielfach Stützkondensatoren) rund um einen Chip oder gebündelt an einem Ort befinden. </w:t>
      </w:r>
    </w:p>
    <w:p w14:paraId="5245CB74" w14:textId="77777777" w:rsidR="000E1AF2" w:rsidRDefault="000E1AF2" w:rsidP="000E1AF2"/>
    <w:tbl>
      <w:tblPr>
        <w:tblStyle w:val="Tabellenraster"/>
        <w:tblW w:w="0" w:type="auto"/>
        <w:tblLook w:val="04A0" w:firstRow="1" w:lastRow="0" w:firstColumn="1" w:lastColumn="0" w:noHBand="0" w:noVBand="1"/>
      </w:tblPr>
      <w:tblGrid>
        <w:gridCol w:w="4957"/>
        <w:gridCol w:w="4387"/>
      </w:tblGrid>
      <w:tr w:rsidR="00AA327F" w14:paraId="2F9A513D" w14:textId="77777777" w:rsidTr="009F7458">
        <w:trPr>
          <w:trHeight w:val="4380"/>
        </w:trPr>
        <w:tc>
          <w:tcPr>
            <w:tcW w:w="4957" w:type="dxa"/>
          </w:tcPr>
          <w:p w14:paraId="697FEDC5" w14:textId="77777777" w:rsidR="00AA327F" w:rsidRDefault="00AA327F" w:rsidP="009F7458">
            <w:r w:rsidRPr="00175DCC">
              <w:rPr>
                <w:noProof/>
              </w:rPr>
              <w:lastRenderedPageBreak/>
              <w:drawing>
                <wp:anchor distT="0" distB="0" distL="114300" distR="114300" simplePos="0" relativeHeight="251672576" behindDoc="0" locked="0" layoutInCell="1" allowOverlap="1" wp14:anchorId="41FF8B20" wp14:editId="0389103D">
                  <wp:simplePos x="0" y="0"/>
                  <wp:positionH relativeFrom="margin">
                    <wp:posOffset>410616</wp:posOffset>
                  </wp:positionH>
                  <wp:positionV relativeFrom="paragraph">
                    <wp:posOffset>76708</wp:posOffset>
                  </wp:positionV>
                  <wp:extent cx="2048256" cy="2121173"/>
                  <wp:effectExtent l="0" t="0" r="9525" b="0"/>
                  <wp:wrapTopAndBottom/>
                  <wp:docPr id="396" name="Grafik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48256" cy="2121173"/>
                          </a:xfrm>
                          <a:prstGeom prst="rect">
                            <a:avLst/>
                          </a:prstGeom>
                        </pic:spPr>
                      </pic:pic>
                    </a:graphicData>
                  </a:graphic>
                </wp:anchor>
              </w:drawing>
            </w:r>
          </w:p>
          <w:p w14:paraId="6BD17EB2" w14:textId="77777777" w:rsidR="00AA327F" w:rsidRDefault="00AA327F" w:rsidP="009F7458">
            <w:r>
              <w:t>Rote Messspitze: Pin 3 vom Chip</w:t>
            </w:r>
          </w:p>
          <w:p w14:paraId="5EF67497" w14:textId="77777777" w:rsidR="00AA327F" w:rsidRDefault="00AA327F" w:rsidP="009F7458">
            <w:r>
              <w:t>Schwarze Messspitze: Rechtes Pad vom Widerstand</w:t>
            </w:r>
          </w:p>
          <w:p w14:paraId="2FE39D7F" w14:textId="77777777" w:rsidR="00AA327F" w:rsidRDefault="00AA327F" w:rsidP="009F7458">
            <w:r w:rsidRPr="003E585B">
              <w:rPr>
                <w:b/>
                <w:bCs/>
              </w:rPr>
              <w:t xml:space="preserve">Messwert: 0.1 </w:t>
            </w:r>
            <w:r w:rsidRPr="003E585B">
              <w:rPr>
                <w:rFonts w:cstheme="minorHAnsi"/>
                <w:b/>
                <w:bCs/>
              </w:rPr>
              <w:t>Ω</w:t>
            </w:r>
            <w:r>
              <w:rPr>
                <w:rFonts w:cstheme="minorHAnsi"/>
                <w:b/>
                <w:bCs/>
              </w:rPr>
              <w:t xml:space="preserve"> (gemessen mit Fluke – Wert kann </w:t>
            </w:r>
            <w:proofErr w:type="spellStart"/>
            <w:r>
              <w:rPr>
                <w:rFonts w:cstheme="minorHAnsi"/>
                <w:b/>
                <w:bCs/>
              </w:rPr>
              <w:t>varieren</w:t>
            </w:r>
            <w:proofErr w:type="spellEnd"/>
            <w:r>
              <w:rPr>
                <w:rFonts w:cstheme="minorHAnsi"/>
                <w:b/>
                <w:bCs/>
              </w:rPr>
              <w:t>)</w:t>
            </w:r>
          </w:p>
        </w:tc>
        <w:tc>
          <w:tcPr>
            <w:tcW w:w="4387" w:type="dxa"/>
          </w:tcPr>
          <w:p w14:paraId="4A1DE668" w14:textId="77777777" w:rsidR="00AA327F" w:rsidRDefault="00AA327F" w:rsidP="009F7458"/>
          <w:p w14:paraId="781CF261" w14:textId="77777777" w:rsidR="00AA327F" w:rsidRDefault="00AA327F" w:rsidP="009F7458"/>
          <w:p w14:paraId="098B61D6" w14:textId="77777777" w:rsidR="00AA327F" w:rsidRDefault="00AA327F" w:rsidP="009F7458"/>
          <w:p w14:paraId="4335061D" w14:textId="77777777" w:rsidR="00AA327F" w:rsidRDefault="00AA327F" w:rsidP="009F7458">
            <w:r w:rsidRPr="0043344A">
              <w:rPr>
                <w:noProof/>
              </w:rPr>
              <w:drawing>
                <wp:anchor distT="0" distB="0" distL="114300" distR="114300" simplePos="0" relativeHeight="251673600" behindDoc="0" locked="0" layoutInCell="1" allowOverlap="1" wp14:anchorId="3C409DD2" wp14:editId="15F35AD5">
                  <wp:simplePos x="0" y="0"/>
                  <wp:positionH relativeFrom="column">
                    <wp:posOffset>74178</wp:posOffset>
                  </wp:positionH>
                  <wp:positionV relativeFrom="paragraph">
                    <wp:posOffset>244669</wp:posOffset>
                  </wp:positionV>
                  <wp:extent cx="2445385" cy="1457325"/>
                  <wp:effectExtent l="0" t="0" r="0" b="9525"/>
                  <wp:wrapTopAndBottom/>
                  <wp:docPr id="397" name="Grafik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Grafik 397"/>
                          <pic:cNvPicPr/>
                        </pic:nvPicPr>
                        <pic:blipFill>
                          <a:blip r:embed="rId24">
                            <a:extLst>
                              <a:ext uri="{28A0092B-C50C-407E-A947-70E740481C1C}">
                                <a14:useLocalDpi xmlns:a14="http://schemas.microsoft.com/office/drawing/2010/main" val="0"/>
                              </a:ext>
                            </a:extLst>
                          </a:blip>
                          <a:stretch>
                            <a:fillRect/>
                          </a:stretch>
                        </pic:blipFill>
                        <pic:spPr>
                          <a:xfrm>
                            <a:off x="0" y="0"/>
                            <a:ext cx="2445385" cy="1457325"/>
                          </a:xfrm>
                          <a:prstGeom prst="rect">
                            <a:avLst/>
                          </a:prstGeom>
                        </pic:spPr>
                      </pic:pic>
                    </a:graphicData>
                  </a:graphic>
                </wp:anchor>
              </w:drawing>
            </w:r>
          </w:p>
          <w:p w14:paraId="6438694A" w14:textId="77777777" w:rsidR="00AA327F" w:rsidRDefault="00AA327F" w:rsidP="009F7458"/>
          <w:p w14:paraId="632C2528" w14:textId="77777777" w:rsidR="00AA327F" w:rsidRDefault="00AA327F" w:rsidP="009F7458">
            <w:r>
              <w:t xml:space="preserve">In Altium kann nun vom Chip (hier U1) zum Widerstand (hier R1) eine Leitung gezeichnet werden. </w:t>
            </w:r>
          </w:p>
        </w:tc>
      </w:tr>
      <w:tr w:rsidR="00AA327F" w14:paraId="76749435" w14:textId="77777777" w:rsidTr="009F7458">
        <w:trPr>
          <w:trHeight w:val="4606"/>
        </w:trPr>
        <w:tc>
          <w:tcPr>
            <w:tcW w:w="4957" w:type="dxa"/>
          </w:tcPr>
          <w:p w14:paraId="4E2B659B" w14:textId="77777777" w:rsidR="00AA327F" w:rsidRDefault="00AA327F" w:rsidP="009F7458">
            <w:r w:rsidRPr="000803E9">
              <w:rPr>
                <w:noProof/>
              </w:rPr>
              <w:drawing>
                <wp:anchor distT="0" distB="0" distL="114300" distR="114300" simplePos="0" relativeHeight="251674624" behindDoc="0" locked="0" layoutInCell="1" allowOverlap="1" wp14:anchorId="33F0532E" wp14:editId="25B3CF39">
                  <wp:simplePos x="0" y="0"/>
                  <wp:positionH relativeFrom="column">
                    <wp:posOffset>391975</wp:posOffset>
                  </wp:positionH>
                  <wp:positionV relativeFrom="paragraph">
                    <wp:posOffset>61414</wp:posOffset>
                  </wp:positionV>
                  <wp:extent cx="2052000" cy="2130785"/>
                  <wp:effectExtent l="0" t="0" r="5715" b="3175"/>
                  <wp:wrapTopAndBottom/>
                  <wp:docPr id="398" name="Grafik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052000" cy="2130785"/>
                          </a:xfrm>
                          <a:prstGeom prst="rect">
                            <a:avLst/>
                          </a:prstGeom>
                        </pic:spPr>
                      </pic:pic>
                    </a:graphicData>
                  </a:graphic>
                </wp:anchor>
              </w:drawing>
            </w:r>
          </w:p>
          <w:p w14:paraId="71E5B9FB" w14:textId="77777777" w:rsidR="00AA327F" w:rsidRDefault="00AA327F" w:rsidP="009F7458">
            <w:r>
              <w:t>Rote Messspitze: Pin 4 vom Chip</w:t>
            </w:r>
          </w:p>
          <w:p w14:paraId="151CC7C0" w14:textId="77777777" w:rsidR="00AA327F" w:rsidRDefault="00AA327F" w:rsidP="009F7458">
            <w:r>
              <w:t>Schwarze Messspitze: oberes Pad vom linken Kondensator</w:t>
            </w:r>
          </w:p>
          <w:p w14:paraId="0C27C414" w14:textId="77777777" w:rsidR="00AA327F" w:rsidRDefault="00AA327F" w:rsidP="009F7458">
            <w:r w:rsidRPr="003E585B">
              <w:rPr>
                <w:b/>
                <w:bCs/>
              </w:rPr>
              <w:t xml:space="preserve">Messwert: 0.1 </w:t>
            </w:r>
            <w:r w:rsidRPr="003E585B">
              <w:rPr>
                <w:rFonts w:cstheme="minorHAnsi"/>
                <w:b/>
                <w:bCs/>
              </w:rPr>
              <w:t>Ω</w:t>
            </w:r>
          </w:p>
        </w:tc>
        <w:tc>
          <w:tcPr>
            <w:tcW w:w="4387" w:type="dxa"/>
          </w:tcPr>
          <w:p w14:paraId="6C99F700" w14:textId="77777777" w:rsidR="00AA327F" w:rsidRDefault="00AA327F" w:rsidP="009F7458">
            <w:r w:rsidRPr="00976B9D">
              <w:rPr>
                <w:noProof/>
              </w:rPr>
              <w:drawing>
                <wp:anchor distT="0" distB="0" distL="114300" distR="114300" simplePos="0" relativeHeight="251675648" behindDoc="0" locked="0" layoutInCell="1" allowOverlap="1" wp14:anchorId="7E218A6E" wp14:editId="67C89E29">
                  <wp:simplePos x="0" y="0"/>
                  <wp:positionH relativeFrom="column">
                    <wp:posOffset>78188</wp:posOffset>
                  </wp:positionH>
                  <wp:positionV relativeFrom="paragraph">
                    <wp:posOffset>702594</wp:posOffset>
                  </wp:positionV>
                  <wp:extent cx="2448000" cy="1360611"/>
                  <wp:effectExtent l="0" t="0" r="0" b="0"/>
                  <wp:wrapTopAndBottom/>
                  <wp:docPr id="399" name="Grafik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48000" cy="1360611"/>
                          </a:xfrm>
                          <a:prstGeom prst="rect">
                            <a:avLst/>
                          </a:prstGeom>
                        </pic:spPr>
                      </pic:pic>
                    </a:graphicData>
                  </a:graphic>
                  <wp14:sizeRelH relativeFrom="margin">
                    <wp14:pctWidth>0</wp14:pctWidth>
                  </wp14:sizeRelH>
                  <wp14:sizeRelV relativeFrom="margin">
                    <wp14:pctHeight>0</wp14:pctHeight>
                  </wp14:sizeRelV>
                </wp:anchor>
              </w:drawing>
            </w:r>
          </w:p>
          <w:p w14:paraId="69A59CA1" w14:textId="77777777" w:rsidR="00AA327F" w:rsidRDefault="00AA327F" w:rsidP="009F7458"/>
          <w:p w14:paraId="1176C068" w14:textId="77777777" w:rsidR="00AA327F" w:rsidRDefault="00AA327F" w:rsidP="009F7458"/>
          <w:p w14:paraId="13C0092F" w14:textId="77777777" w:rsidR="00AA327F" w:rsidRDefault="00AA327F" w:rsidP="009F7458"/>
          <w:p w14:paraId="492D1AC7" w14:textId="77777777" w:rsidR="00AA327F" w:rsidRDefault="00AA327F" w:rsidP="009F7458"/>
          <w:p w14:paraId="626921CD" w14:textId="77777777" w:rsidR="00AA327F" w:rsidRDefault="00AA327F" w:rsidP="009F7458"/>
          <w:p w14:paraId="7642A9AF" w14:textId="77777777" w:rsidR="00AA327F" w:rsidRDefault="00AA327F" w:rsidP="009F7458">
            <w:r>
              <w:t xml:space="preserve">Jetzt kann vom Chip U1 zum Kondensator C1 eine weitere Leitung gezeichnet werden. </w:t>
            </w:r>
          </w:p>
        </w:tc>
      </w:tr>
      <w:tr w:rsidR="00AA327F" w14:paraId="59331D68" w14:textId="77777777" w:rsidTr="009F7458">
        <w:trPr>
          <w:trHeight w:val="4672"/>
        </w:trPr>
        <w:tc>
          <w:tcPr>
            <w:tcW w:w="4957" w:type="dxa"/>
          </w:tcPr>
          <w:p w14:paraId="7166BC59" w14:textId="77777777" w:rsidR="00AA327F" w:rsidRDefault="00AA327F" w:rsidP="009F7458">
            <w:r>
              <w:rPr>
                <w:noProof/>
              </w:rPr>
              <w:lastRenderedPageBreak/>
              <mc:AlternateContent>
                <mc:Choice Requires="wpg">
                  <w:drawing>
                    <wp:anchor distT="0" distB="0" distL="114300" distR="114300" simplePos="0" relativeHeight="251681792" behindDoc="0" locked="0" layoutInCell="1" allowOverlap="1" wp14:anchorId="16688302" wp14:editId="42769DB9">
                      <wp:simplePos x="0" y="0"/>
                      <wp:positionH relativeFrom="column">
                        <wp:posOffset>469265</wp:posOffset>
                      </wp:positionH>
                      <wp:positionV relativeFrom="paragraph">
                        <wp:posOffset>99060</wp:posOffset>
                      </wp:positionV>
                      <wp:extent cx="2063750" cy="2123440"/>
                      <wp:effectExtent l="0" t="0" r="0" b="0"/>
                      <wp:wrapTopAndBottom/>
                      <wp:docPr id="415" name="Gruppieren 415"/>
                      <wp:cNvGraphicFramePr/>
                      <a:graphic xmlns:a="http://schemas.openxmlformats.org/drawingml/2006/main">
                        <a:graphicData uri="http://schemas.microsoft.com/office/word/2010/wordprocessingGroup">
                          <wpg:wgp>
                            <wpg:cNvGrpSpPr/>
                            <wpg:grpSpPr>
                              <a:xfrm>
                                <a:off x="0" y="0"/>
                                <a:ext cx="2063750" cy="2123440"/>
                                <a:chOff x="0" y="0"/>
                                <a:chExt cx="2063750" cy="2123440"/>
                              </a:xfrm>
                            </wpg:grpSpPr>
                            <pic:pic xmlns:pic="http://schemas.openxmlformats.org/drawingml/2006/picture">
                              <pic:nvPicPr>
                                <pic:cNvPr id="412" name="Grafik 41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63750" cy="2123440"/>
                                </a:xfrm>
                                <a:prstGeom prst="rect">
                                  <a:avLst/>
                                </a:prstGeom>
                              </pic:spPr>
                            </pic:pic>
                            <wps:wsp>
                              <wps:cNvPr id="414" name="Rechteck 414"/>
                              <wps:cNvSpPr/>
                              <wps:spPr>
                                <a:xfrm>
                                  <a:off x="493414" y="4527"/>
                                  <a:ext cx="611109" cy="362138"/>
                                </a:xfrm>
                                <a:prstGeom prst="rect">
                                  <a:avLst/>
                                </a:prstGeom>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5FB1759" id="Gruppieren 415" o:spid="_x0000_s1026" style="position:absolute;margin-left:36.95pt;margin-top:7.8pt;width:162.5pt;height:167.2pt;z-index:251681792" coordsize="20637,212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2" o:spid="_x0000_s1027" type="#_x0000_t75" style="position:absolute;width:20637;height:212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">
                        <v:imagedata r:id="rId33" o:title=""/>
                      </v:shape>
                      <v:rect id="Rechteck 414" o:spid="_x0000_s1028" style="position:absolute;left:4934;top:45;width:6111;height:3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" filled="f" strokecolor="#c32e15 [3208]" strokeweight="2pt"/>
                      <w10:wrap type="topAndBottom"/>
                    </v:group>
                  </w:pict>
                </mc:Fallback>
              </mc:AlternateContent>
            </w:r>
          </w:p>
          <w:p w14:paraId="0D548F5B" w14:textId="77777777" w:rsidR="00AA327F" w:rsidRDefault="00AA327F" w:rsidP="009F7458">
            <w:r>
              <w:t>Rote Messspitze: oberes Pad vom linken Kondensator</w:t>
            </w:r>
          </w:p>
          <w:p w14:paraId="000C54A1" w14:textId="77777777" w:rsidR="00AA327F" w:rsidRDefault="00AA327F" w:rsidP="009F7458">
            <w:r>
              <w:t>Schwarze Messspitze: Rechtes Pad vom Widerstand</w:t>
            </w:r>
          </w:p>
          <w:p w14:paraId="74174B4C" w14:textId="77777777" w:rsidR="00AA327F" w:rsidRDefault="00AA327F" w:rsidP="009F7458">
            <w:r w:rsidRPr="003E585B">
              <w:rPr>
                <w:b/>
                <w:bCs/>
              </w:rPr>
              <w:t xml:space="preserve">Messwert: </w:t>
            </w:r>
            <w:r w:rsidRPr="007F70EA">
              <w:rPr>
                <w:b/>
                <w:bCs/>
                <w:color w:val="FF0000"/>
              </w:rPr>
              <w:t>70 k</w:t>
            </w:r>
            <w:r w:rsidRPr="007F70EA">
              <w:rPr>
                <w:rFonts w:cstheme="minorHAnsi"/>
                <w:b/>
                <w:bCs/>
                <w:color w:val="FF0000"/>
              </w:rPr>
              <w:t>Ω</w:t>
            </w:r>
          </w:p>
        </w:tc>
        <w:tc>
          <w:tcPr>
            <w:tcW w:w="4387" w:type="dxa"/>
          </w:tcPr>
          <w:p w14:paraId="3CB0A643" w14:textId="77777777" w:rsidR="00AA327F" w:rsidRDefault="00AA327F" w:rsidP="009F7458"/>
          <w:p w14:paraId="5FE71EFF" w14:textId="77777777" w:rsidR="00AA327F" w:rsidRDefault="00AA327F" w:rsidP="009F7458"/>
          <w:p w14:paraId="409D017E" w14:textId="77777777" w:rsidR="00AA327F" w:rsidRDefault="00AA327F" w:rsidP="009F7458"/>
          <w:p w14:paraId="624F04FB" w14:textId="77777777" w:rsidR="00AA327F" w:rsidRDefault="00AA327F" w:rsidP="009F7458"/>
          <w:p w14:paraId="0C7EF298" w14:textId="77777777" w:rsidR="00AA327F" w:rsidRDefault="00AA327F" w:rsidP="009F7458">
            <w:r>
              <w:rPr>
                <w:noProof/>
              </w:rPr>
              <mc:AlternateContent>
                <mc:Choice Requires="wpg">
                  <w:drawing>
                    <wp:anchor distT="0" distB="0" distL="114300" distR="114300" simplePos="0" relativeHeight="251682816" behindDoc="0" locked="0" layoutInCell="1" allowOverlap="1" wp14:anchorId="5B8D8C4F" wp14:editId="604CA530">
                      <wp:simplePos x="0" y="0"/>
                      <wp:positionH relativeFrom="column">
                        <wp:posOffset>26670</wp:posOffset>
                      </wp:positionH>
                      <wp:positionV relativeFrom="paragraph">
                        <wp:posOffset>54610</wp:posOffset>
                      </wp:positionV>
                      <wp:extent cx="2444750" cy="1359535"/>
                      <wp:effectExtent l="0" t="0" r="0" b="0"/>
                      <wp:wrapNone/>
                      <wp:docPr id="442" name="Gruppieren 442"/>
                      <wp:cNvGraphicFramePr/>
                      <a:graphic xmlns:a="http://schemas.openxmlformats.org/drawingml/2006/main">
                        <a:graphicData uri="http://schemas.microsoft.com/office/word/2010/wordprocessingGroup">
                          <wpg:wgp>
                            <wpg:cNvGrpSpPr/>
                            <wpg:grpSpPr>
                              <a:xfrm>
                                <a:off x="0" y="0"/>
                                <a:ext cx="2444750" cy="1359535"/>
                                <a:chOff x="0" y="0"/>
                                <a:chExt cx="2444750" cy="1359535"/>
                              </a:xfrm>
                            </wpg:grpSpPr>
                            <wpg:grpSp>
                              <wpg:cNvPr id="421" name="Gruppieren 421"/>
                              <wpg:cNvGrpSpPr/>
                              <wpg:grpSpPr>
                                <a:xfrm>
                                  <a:off x="0" y="0"/>
                                  <a:ext cx="2444750" cy="1359535"/>
                                  <a:chOff x="0" y="165100"/>
                                  <a:chExt cx="2444750" cy="1359535"/>
                                </a:xfrm>
                              </wpg:grpSpPr>
                              <pic:pic xmlns:pic="http://schemas.openxmlformats.org/drawingml/2006/picture">
                                <pic:nvPicPr>
                                  <pic:cNvPr id="418" name="Grafik 418"/>
                                  <pic:cNvPicPr>
                                    <a:picLocks noChangeAspect="1"/>
                                  </pic:cNvPicPr>
                                </pic:nvPicPr>
                                <pic:blipFill>
                                  <a:blip r:embed="rId34">
                                    <a:extLst>
                                      <a:ext uri="{28A0092B-C50C-407E-A947-70E740481C1C}">
                                        <a14:useLocalDpi xmlns:a14="http://schemas.microsoft.com/office/drawing/2010/main" val="0"/>
                                      </a:ext>
                                    </a:extLst>
                                  </a:blip>
                                  <a:srcRect/>
                                  <a:stretch>
                                    <a:fillRect/>
                                  </a:stretch>
                                </pic:blipFill>
                                <pic:spPr bwMode="auto">
                                  <a:xfrm>
                                    <a:off x="0" y="165100"/>
                                    <a:ext cx="2444750" cy="1359535"/>
                                  </a:xfrm>
                                  <a:prstGeom prst="rect">
                                    <a:avLst/>
                                  </a:prstGeom>
                                  <a:noFill/>
                                </pic:spPr>
                              </pic:pic>
                              <pic:pic xmlns:pic="http://schemas.openxmlformats.org/drawingml/2006/picture">
                                <pic:nvPicPr>
                                  <pic:cNvPr id="420" name="Grafik 420" descr="Ausrufezeichen mit einfarbiger Füllung"/>
                                  <pic:cNvPicPr>
                                    <a:picLocks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6"/>
                                      </a:ext>
                                    </a:extLst>
                                  </a:blip>
                                  <a:stretch>
                                    <a:fillRect/>
                                  </a:stretch>
                                </pic:blipFill>
                                <pic:spPr>
                                  <a:xfrm>
                                    <a:off x="648837" y="199559"/>
                                    <a:ext cx="450230" cy="450230"/>
                                  </a:xfrm>
                                  <a:prstGeom prst="rect">
                                    <a:avLst/>
                                  </a:prstGeom>
                                </pic:spPr>
                              </pic:pic>
                            </wpg:grpSp>
                            <wps:wsp>
                              <wps:cNvPr id="424" name="Gerader Verbinder 424"/>
                              <wps:cNvCnPr/>
                              <wps:spPr>
                                <a:xfrm>
                                  <a:off x="1013616" y="545992"/>
                                  <a:ext cx="0" cy="131054"/>
                                </a:xfrm>
                                <a:prstGeom prst="line">
                                  <a:avLst/>
                                </a:prstGeom>
                              </wps:spPr>
                              <wps:style>
                                <a:lnRef idx="2">
                                  <a:schemeClr val="accent5"/>
                                </a:lnRef>
                                <a:fillRef idx="0">
                                  <a:schemeClr val="accent5"/>
                                </a:fillRef>
                                <a:effectRef idx="1">
                                  <a:schemeClr val="accent5"/>
                                </a:effectRef>
                                <a:fontRef idx="minor">
                                  <a:schemeClr val="tx1"/>
                                </a:fontRef>
                              </wps:style>
                              <wps:bodyPr/>
                            </wps:wsp>
                            <pic:pic xmlns:pic="http://schemas.openxmlformats.org/drawingml/2006/picture">
                              <pic:nvPicPr>
                                <pic:cNvPr id="437" name="Grafik 437" descr="Schließen Silhouette"/>
                                <pic:cNvPicPr>
                                  <a:picLocks noChangeAspect="1"/>
                                </pic:cNvPicPr>
                              </pic:nvPicPr>
                              <pic:blipFill>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a:xfrm>
                                  <a:off x="805911" y="409597"/>
                                  <a:ext cx="421005" cy="421005"/>
                                </a:xfrm>
                                <a:prstGeom prst="rect">
                                  <a:avLst/>
                                </a:prstGeom>
                              </pic:spPr>
                            </pic:pic>
                          </wpg:wgp>
                        </a:graphicData>
                      </a:graphic>
                    </wp:anchor>
                  </w:drawing>
                </mc:Choice>
                <mc:Fallback>
                  <w:pict>
                    <v:group w14:anchorId="070BFA15" id="Gruppieren 442" o:spid="_x0000_s1026" style="position:absolute;margin-left:2.1pt;margin-top:4.3pt;width:192.5pt;height:107.05pt;z-index:251682816" coordsize="24447,13595"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">
                      <v:group id="Gruppieren 421" o:spid="_x0000_s1027" style="position:absolute;width:24447;height:13595" coordorigin=",1651" coordsize="24447,13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">
                        <v:shape id="Grafik 418" o:spid="_x0000_s1028" type="#_x0000_t75" style="position:absolute;top:1651;width:24447;height:135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">
                          <v:imagedata r:id="rId39" o:title=""/>
                        </v:shape>
                        <v:shape id="Grafik 420" o:spid="_x0000_s1029" type="#_x0000_t75" alt="Ausrufezeichen mit einfarbiger Füllung" style="position:absolute;left:6488;top:1995;width:4502;height:4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">
                          <v:imagedata r:id="rId40" o:title="Ausrufezeichen mit einfarbiger Füllung"/>
                        </v:shape>
                      </v:group>
                      <v:line id="Gerader Verbinder 424" o:spid="_x0000_s1030" style="position:absolute;visibility:visible;mso-wrap-style:square" from="10136,5459" to="10136,67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" strokecolor="#c32e15 [3208]" strokeweight="2pt">
                        <v:shadow on="t" color="black" opacity="24903f" origin=",.5" offset="0,.55556mm"/>
                      </v:line>
                      <v:shape id="Grafik 437" o:spid="_x0000_s1031" type="#_x0000_t75" alt="Schließen Silhouette" style="position:absolute;left:8059;top:4095;width:4210;height:4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">
                        <v:imagedata r:id="rId41" o:title="Schließen Silhouette"/>
                      </v:shape>
                    </v:group>
                  </w:pict>
                </mc:Fallback>
              </mc:AlternateContent>
            </w:r>
          </w:p>
          <w:p w14:paraId="7D2D69C9" w14:textId="77777777" w:rsidR="00AA327F" w:rsidRDefault="00AA327F" w:rsidP="009F7458"/>
          <w:p w14:paraId="5240498A" w14:textId="77777777" w:rsidR="00AA327F" w:rsidRDefault="00AA327F" w:rsidP="009F7458"/>
          <w:p w14:paraId="0752275A" w14:textId="77777777" w:rsidR="00AA327F" w:rsidRDefault="00AA327F" w:rsidP="009F7458"/>
          <w:p w14:paraId="75BC509A" w14:textId="77777777" w:rsidR="00AA327F" w:rsidRDefault="00AA327F" w:rsidP="009F7458"/>
          <w:p w14:paraId="546D2AE4" w14:textId="77777777" w:rsidR="00AA327F" w:rsidRDefault="00AA327F" w:rsidP="009F7458"/>
          <w:p w14:paraId="7B134BE9" w14:textId="77777777" w:rsidR="00AA327F" w:rsidRDefault="00AA327F" w:rsidP="009F7458"/>
          <w:p w14:paraId="2E5416BE" w14:textId="77777777" w:rsidR="00AA327F" w:rsidRDefault="00AA327F" w:rsidP="009F7458"/>
          <w:p w14:paraId="6AF93C7B" w14:textId="77777777" w:rsidR="00AA327F" w:rsidRDefault="00AA327F" w:rsidP="009F7458"/>
          <w:p w14:paraId="76922321" w14:textId="77777777" w:rsidR="00AA327F" w:rsidRDefault="00AA327F" w:rsidP="009F7458"/>
          <w:p w14:paraId="5F5AB148" w14:textId="77777777" w:rsidR="00AA327F" w:rsidRDefault="00AA327F" w:rsidP="009F7458"/>
          <w:p w14:paraId="35500095" w14:textId="77777777" w:rsidR="00AA327F" w:rsidRDefault="00AA327F" w:rsidP="009F7458">
            <w:r>
              <w:t>Mit dieser Messung kann also bewiesen werden, dass zwischen R1 und C1 keine Verbindung bestehen darf. In diesem Fall auch nicht zwischen Pin 3 und Pin 4 vom Chip U1.</w:t>
            </w:r>
          </w:p>
        </w:tc>
      </w:tr>
      <w:tr w:rsidR="00AA327F" w14:paraId="1893ED15" w14:textId="77777777" w:rsidTr="009F7458">
        <w:trPr>
          <w:trHeight w:val="4672"/>
        </w:trPr>
        <w:tc>
          <w:tcPr>
            <w:tcW w:w="4957" w:type="dxa"/>
          </w:tcPr>
          <w:p w14:paraId="18FC1159" w14:textId="77777777" w:rsidR="00AA327F" w:rsidRDefault="00AA327F" w:rsidP="009F7458">
            <w:r w:rsidRPr="006D47BD">
              <w:rPr>
                <w:noProof/>
              </w:rPr>
              <w:drawing>
                <wp:anchor distT="0" distB="0" distL="114300" distR="114300" simplePos="0" relativeHeight="251679744" behindDoc="0" locked="0" layoutInCell="1" allowOverlap="1" wp14:anchorId="776A1141" wp14:editId="3B24DD41">
                  <wp:simplePos x="0" y="0"/>
                  <wp:positionH relativeFrom="column">
                    <wp:posOffset>501650</wp:posOffset>
                  </wp:positionH>
                  <wp:positionV relativeFrom="paragraph">
                    <wp:posOffset>59690</wp:posOffset>
                  </wp:positionV>
                  <wp:extent cx="2051685" cy="2122805"/>
                  <wp:effectExtent l="0" t="0" r="5715" b="0"/>
                  <wp:wrapTopAndBottom/>
                  <wp:docPr id="401" name="Grafi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Grafik 40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051685" cy="2122805"/>
                          </a:xfrm>
                          <a:prstGeom prst="rect">
                            <a:avLst/>
                          </a:prstGeom>
                        </pic:spPr>
                      </pic:pic>
                    </a:graphicData>
                  </a:graphic>
                  <wp14:sizeRelH relativeFrom="margin">
                    <wp14:pctWidth>0</wp14:pctWidth>
                  </wp14:sizeRelH>
                  <wp14:sizeRelV relativeFrom="margin">
                    <wp14:pctHeight>0</wp14:pctHeight>
                  </wp14:sizeRelV>
                </wp:anchor>
              </w:drawing>
            </w:r>
            <w:r>
              <w:t>Rote Messspitze: Pin 4 vom Chip</w:t>
            </w:r>
          </w:p>
          <w:p w14:paraId="193252C2" w14:textId="77777777" w:rsidR="00AA327F" w:rsidRDefault="00AA327F" w:rsidP="009F7458">
            <w:r>
              <w:t>Schwarze Messspitze: linkes Pad vom rechten Kondensator</w:t>
            </w:r>
          </w:p>
          <w:p w14:paraId="3A9DA4A2" w14:textId="77777777" w:rsidR="00AA327F" w:rsidRPr="006D47BD" w:rsidRDefault="00AA327F" w:rsidP="009F7458">
            <w:pPr>
              <w:rPr>
                <w:noProof/>
              </w:rPr>
            </w:pPr>
            <w:r w:rsidRPr="003E585B">
              <w:rPr>
                <w:b/>
                <w:bCs/>
              </w:rPr>
              <w:t xml:space="preserve">Messwert: 0.1 </w:t>
            </w:r>
            <w:r w:rsidRPr="003E585B">
              <w:rPr>
                <w:rFonts w:cstheme="minorHAnsi"/>
                <w:b/>
                <w:bCs/>
              </w:rPr>
              <w:t>Ω</w:t>
            </w:r>
            <w:r w:rsidRPr="006D47BD">
              <w:rPr>
                <w:noProof/>
              </w:rPr>
              <w:t xml:space="preserve"> </w:t>
            </w:r>
          </w:p>
        </w:tc>
        <w:tc>
          <w:tcPr>
            <w:tcW w:w="4387" w:type="dxa"/>
          </w:tcPr>
          <w:p w14:paraId="4CC1B19E" w14:textId="77777777" w:rsidR="00AA327F" w:rsidRDefault="00AA327F" w:rsidP="009F7458"/>
          <w:p w14:paraId="3DC7E147" w14:textId="77777777" w:rsidR="00AA327F" w:rsidRDefault="00AA327F" w:rsidP="009F7458"/>
          <w:p w14:paraId="381A2355" w14:textId="77777777" w:rsidR="00AA327F" w:rsidRDefault="00AA327F" w:rsidP="009F7458"/>
          <w:p w14:paraId="5DCA32BE" w14:textId="77777777" w:rsidR="00AA327F" w:rsidRDefault="00AA327F" w:rsidP="009F7458"/>
          <w:p w14:paraId="31098C13" w14:textId="77777777" w:rsidR="00AA327F" w:rsidRDefault="00AA327F" w:rsidP="009F7458">
            <w:r w:rsidRPr="006F1E93">
              <w:rPr>
                <w:noProof/>
              </w:rPr>
              <w:drawing>
                <wp:anchor distT="0" distB="0" distL="114300" distR="114300" simplePos="0" relativeHeight="251680768" behindDoc="0" locked="0" layoutInCell="1" allowOverlap="1" wp14:anchorId="1048DD29" wp14:editId="56591980">
                  <wp:simplePos x="0" y="0"/>
                  <wp:positionH relativeFrom="column">
                    <wp:posOffset>46355</wp:posOffset>
                  </wp:positionH>
                  <wp:positionV relativeFrom="paragraph">
                    <wp:posOffset>173990</wp:posOffset>
                  </wp:positionV>
                  <wp:extent cx="2448000" cy="1361432"/>
                  <wp:effectExtent l="0" t="0" r="0" b="0"/>
                  <wp:wrapTopAndBottom/>
                  <wp:docPr id="402" name="Grafik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2448000" cy="1361432"/>
                          </a:xfrm>
                          <a:prstGeom prst="rect">
                            <a:avLst/>
                          </a:prstGeom>
                        </pic:spPr>
                      </pic:pic>
                    </a:graphicData>
                  </a:graphic>
                  <wp14:sizeRelH relativeFrom="margin">
                    <wp14:pctWidth>0</wp14:pctWidth>
                  </wp14:sizeRelH>
                  <wp14:sizeRelV relativeFrom="margin">
                    <wp14:pctHeight>0</wp14:pctHeight>
                  </wp14:sizeRelV>
                </wp:anchor>
              </w:drawing>
            </w:r>
          </w:p>
          <w:p w14:paraId="564F81B4" w14:textId="77777777" w:rsidR="00AA327F" w:rsidRDefault="00AA327F" w:rsidP="009F7458"/>
          <w:p w14:paraId="432FB733" w14:textId="77777777" w:rsidR="00AA327F" w:rsidRPr="006F1E93" w:rsidRDefault="00AA327F" w:rsidP="009F7458">
            <w:pPr>
              <w:rPr>
                <w:noProof/>
              </w:rPr>
            </w:pPr>
            <w:r>
              <w:t>Damit wurde herausgefunden, dass sowohl der linke als auch der rechte Kondensator mit dem Pin 4 vom Chip verbunden ist.</w:t>
            </w:r>
          </w:p>
        </w:tc>
      </w:tr>
      <w:tr w:rsidR="00AA327F" w14:paraId="6CB9F94B" w14:textId="77777777" w:rsidTr="009F7458">
        <w:tc>
          <w:tcPr>
            <w:tcW w:w="4957" w:type="dxa"/>
            <w:vMerge w:val="restart"/>
          </w:tcPr>
          <w:p w14:paraId="7DFAF207" w14:textId="77777777" w:rsidR="00AA327F" w:rsidRDefault="00AA327F" w:rsidP="009F7458">
            <w:r w:rsidRPr="00CE175A">
              <w:rPr>
                <w:noProof/>
              </w:rPr>
              <w:drawing>
                <wp:anchor distT="0" distB="0" distL="114300" distR="114300" simplePos="0" relativeHeight="251671552" behindDoc="0" locked="0" layoutInCell="1" allowOverlap="1" wp14:anchorId="333438C4" wp14:editId="757274F1">
                  <wp:simplePos x="0" y="0"/>
                  <wp:positionH relativeFrom="column">
                    <wp:posOffset>424815</wp:posOffset>
                  </wp:positionH>
                  <wp:positionV relativeFrom="paragraph">
                    <wp:posOffset>143510</wp:posOffset>
                  </wp:positionV>
                  <wp:extent cx="2051685" cy="2140585"/>
                  <wp:effectExtent l="0" t="0" r="5715" b="0"/>
                  <wp:wrapTopAndBottom/>
                  <wp:docPr id="403" name="Grafik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Grafik 403"/>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051685" cy="2140585"/>
                          </a:xfrm>
                          <a:prstGeom prst="rect">
                            <a:avLst/>
                          </a:prstGeom>
                        </pic:spPr>
                      </pic:pic>
                    </a:graphicData>
                  </a:graphic>
                  <wp14:sizeRelV relativeFrom="margin">
                    <wp14:pctHeight>0</wp14:pctHeight>
                  </wp14:sizeRelV>
                </wp:anchor>
              </w:drawing>
            </w:r>
          </w:p>
          <w:p w14:paraId="1F23E79D" w14:textId="77777777" w:rsidR="00AA327F" w:rsidRDefault="00AA327F" w:rsidP="009F7458">
            <w:r>
              <w:t>Rote Messspitze: unteres Pad vom linken Kondensator</w:t>
            </w:r>
          </w:p>
          <w:p w14:paraId="3F792942" w14:textId="77777777" w:rsidR="00AA327F" w:rsidRDefault="00AA327F" w:rsidP="009F7458">
            <w:r>
              <w:t>Schwarze Messspitze: linkes Pad vom Widerstand</w:t>
            </w:r>
          </w:p>
          <w:p w14:paraId="26309DCC" w14:textId="77777777" w:rsidR="00AA327F" w:rsidRDefault="00AA327F" w:rsidP="009F7458">
            <w:r w:rsidRPr="003E585B">
              <w:rPr>
                <w:b/>
                <w:bCs/>
              </w:rPr>
              <w:t xml:space="preserve">Messwert: 0.1 </w:t>
            </w:r>
            <w:r w:rsidRPr="003E585B">
              <w:rPr>
                <w:rFonts w:cstheme="minorHAnsi"/>
                <w:b/>
                <w:bCs/>
              </w:rPr>
              <w:t>Ω</w:t>
            </w:r>
          </w:p>
        </w:tc>
        <w:tc>
          <w:tcPr>
            <w:tcW w:w="4387" w:type="dxa"/>
          </w:tcPr>
          <w:p w14:paraId="32226643" w14:textId="77777777" w:rsidR="00AA327F" w:rsidRDefault="00AA327F" w:rsidP="009F7458"/>
        </w:tc>
      </w:tr>
      <w:tr w:rsidR="00AA327F" w14:paraId="0ECF733A" w14:textId="77777777" w:rsidTr="009F7458">
        <w:tc>
          <w:tcPr>
            <w:tcW w:w="4957" w:type="dxa"/>
            <w:vMerge/>
          </w:tcPr>
          <w:p w14:paraId="359DB419" w14:textId="77777777" w:rsidR="00AA327F" w:rsidRDefault="00AA327F" w:rsidP="009F7458"/>
        </w:tc>
        <w:tc>
          <w:tcPr>
            <w:tcW w:w="4387" w:type="dxa"/>
          </w:tcPr>
          <w:p w14:paraId="7E12F4AD" w14:textId="77777777" w:rsidR="00AA327F" w:rsidRDefault="00AA327F" w:rsidP="009F7458">
            <w:r w:rsidRPr="00356E0A">
              <w:rPr>
                <w:noProof/>
              </w:rPr>
              <w:drawing>
                <wp:anchor distT="0" distB="0" distL="114300" distR="114300" simplePos="0" relativeHeight="251676672" behindDoc="0" locked="0" layoutInCell="1" allowOverlap="1" wp14:anchorId="42FD352A" wp14:editId="06ED7097">
                  <wp:simplePos x="0" y="0"/>
                  <wp:positionH relativeFrom="column">
                    <wp:posOffset>77691</wp:posOffset>
                  </wp:positionH>
                  <wp:positionV relativeFrom="paragraph">
                    <wp:posOffset>144311</wp:posOffset>
                  </wp:positionV>
                  <wp:extent cx="2448000" cy="1473323"/>
                  <wp:effectExtent l="0" t="0" r="0" b="0"/>
                  <wp:wrapTopAndBottom/>
                  <wp:docPr id="404" name="Grafik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2448000" cy="1473323"/>
                          </a:xfrm>
                          <a:prstGeom prst="rect">
                            <a:avLst/>
                          </a:prstGeom>
                        </pic:spPr>
                      </pic:pic>
                    </a:graphicData>
                  </a:graphic>
                  <wp14:sizeRelH relativeFrom="margin">
                    <wp14:pctWidth>0</wp14:pctWidth>
                  </wp14:sizeRelH>
                  <wp14:sizeRelV relativeFrom="margin">
                    <wp14:pctHeight>0</wp14:pctHeight>
                  </wp14:sizeRelV>
                </wp:anchor>
              </w:drawing>
            </w:r>
          </w:p>
          <w:p w14:paraId="384189A2" w14:textId="77777777" w:rsidR="00AA327F" w:rsidRDefault="00AA327F" w:rsidP="009F7458"/>
          <w:p w14:paraId="4549DE33" w14:textId="77777777" w:rsidR="00AA327F" w:rsidRDefault="00AA327F" w:rsidP="009F7458"/>
          <w:p w14:paraId="3DDE15E8" w14:textId="77777777" w:rsidR="00AA327F" w:rsidRDefault="00AA327F" w:rsidP="009F7458"/>
          <w:p w14:paraId="0BFB34C9" w14:textId="77777777" w:rsidR="00AA327F" w:rsidRDefault="00AA327F" w:rsidP="009F7458"/>
          <w:p w14:paraId="3F24ABC8" w14:textId="77777777" w:rsidR="00AA327F" w:rsidRDefault="00AA327F" w:rsidP="009F7458">
            <w:r>
              <w:t xml:space="preserve">Mit dieser Messung kann bestimmt werden, dass C1 und R1 durch eine gemeinsame Leitung verbunden sein müssen. </w:t>
            </w:r>
          </w:p>
          <w:p w14:paraId="7CDEEA4C" w14:textId="77777777" w:rsidR="00AA327F" w:rsidRDefault="00AA327F" w:rsidP="009F7458"/>
        </w:tc>
      </w:tr>
      <w:tr w:rsidR="00AA327F" w14:paraId="28182992" w14:textId="77777777" w:rsidTr="009F7458">
        <w:tc>
          <w:tcPr>
            <w:tcW w:w="4957" w:type="dxa"/>
          </w:tcPr>
          <w:p w14:paraId="4784373C" w14:textId="77777777" w:rsidR="00AA327F" w:rsidRDefault="00AA327F" w:rsidP="009F7458">
            <w:r w:rsidRPr="000070CF">
              <w:rPr>
                <w:noProof/>
              </w:rPr>
              <w:drawing>
                <wp:anchor distT="0" distB="0" distL="114300" distR="114300" simplePos="0" relativeHeight="251677696" behindDoc="0" locked="0" layoutInCell="1" allowOverlap="1" wp14:anchorId="5E050CA6" wp14:editId="02C31433">
                  <wp:simplePos x="0" y="0"/>
                  <wp:positionH relativeFrom="column">
                    <wp:posOffset>475615</wp:posOffset>
                  </wp:positionH>
                  <wp:positionV relativeFrom="paragraph">
                    <wp:posOffset>162560</wp:posOffset>
                  </wp:positionV>
                  <wp:extent cx="2051685" cy="2118995"/>
                  <wp:effectExtent l="0" t="0" r="5715" b="0"/>
                  <wp:wrapTopAndBottom/>
                  <wp:docPr id="405" name="Grafik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Grafik 405"/>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051685" cy="2118995"/>
                          </a:xfrm>
                          <a:prstGeom prst="rect">
                            <a:avLst/>
                          </a:prstGeom>
                        </pic:spPr>
                      </pic:pic>
                    </a:graphicData>
                  </a:graphic>
                  <wp14:sizeRelV relativeFrom="margin">
                    <wp14:pctHeight>0</wp14:pctHeight>
                  </wp14:sizeRelV>
                </wp:anchor>
              </w:drawing>
            </w:r>
          </w:p>
          <w:p w14:paraId="3647D75B" w14:textId="77777777" w:rsidR="00AA327F" w:rsidRDefault="00AA327F" w:rsidP="009F7458"/>
          <w:p w14:paraId="7D1DA0BC" w14:textId="77777777" w:rsidR="00AA327F" w:rsidRDefault="00AA327F" w:rsidP="009F7458">
            <w:r>
              <w:t>Rote Messspitze: rechtes Pad vom rechten Kondensator</w:t>
            </w:r>
          </w:p>
          <w:p w14:paraId="74AC54F7" w14:textId="77777777" w:rsidR="00AA327F" w:rsidRDefault="00AA327F" w:rsidP="009F7458">
            <w:r>
              <w:t>Schwarze Messspitze: linkes Pad vom Widerstand</w:t>
            </w:r>
          </w:p>
          <w:p w14:paraId="12446D90" w14:textId="77777777" w:rsidR="00AA327F" w:rsidRDefault="00AA327F" w:rsidP="009F7458">
            <w:r w:rsidRPr="003E585B">
              <w:rPr>
                <w:b/>
                <w:bCs/>
              </w:rPr>
              <w:t xml:space="preserve">Messwert: 0.1 </w:t>
            </w:r>
            <w:r w:rsidRPr="003E585B">
              <w:rPr>
                <w:rFonts w:cstheme="minorHAnsi"/>
                <w:b/>
                <w:bCs/>
              </w:rPr>
              <w:t>Ω</w:t>
            </w:r>
            <w:r w:rsidRPr="000070CF">
              <w:t xml:space="preserve"> </w:t>
            </w:r>
          </w:p>
        </w:tc>
        <w:tc>
          <w:tcPr>
            <w:tcW w:w="4387" w:type="dxa"/>
          </w:tcPr>
          <w:p w14:paraId="662BDB17" w14:textId="77777777" w:rsidR="00AA327F" w:rsidRDefault="00AA327F" w:rsidP="009F7458">
            <w:r w:rsidRPr="002061DF">
              <w:rPr>
                <w:noProof/>
              </w:rPr>
              <w:drawing>
                <wp:anchor distT="0" distB="0" distL="114300" distR="114300" simplePos="0" relativeHeight="251678720" behindDoc="0" locked="0" layoutInCell="1" allowOverlap="1" wp14:anchorId="10EA9E7B" wp14:editId="13CE7FC6">
                  <wp:simplePos x="0" y="0"/>
                  <wp:positionH relativeFrom="column">
                    <wp:posOffset>60960</wp:posOffset>
                  </wp:positionH>
                  <wp:positionV relativeFrom="paragraph">
                    <wp:posOffset>261068</wp:posOffset>
                  </wp:positionV>
                  <wp:extent cx="2448000" cy="1717000"/>
                  <wp:effectExtent l="0" t="0" r="0" b="0"/>
                  <wp:wrapTopAndBottom/>
                  <wp:docPr id="406" name="Grafik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2448000" cy="1717000"/>
                          </a:xfrm>
                          <a:prstGeom prst="rect">
                            <a:avLst/>
                          </a:prstGeom>
                        </pic:spPr>
                      </pic:pic>
                    </a:graphicData>
                  </a:graphic>
                  <wp14:sizeRelH relativeFrom="margin">
                    <wp14:pctWidth>0</wp14:pctWidth>
                  </wp14:sizeRelH>
                  <wp14:sizeRelV relativeFrom="margin">
                    <wp14:pctHeight>0</wp14:pctHeight>
                  </wp14:sizeRelV>
                </wp:anchor>
              </w:drawing>
            </w:r>
          </w:p>
          <w:p w14:paraId="3B8100E2" w14:textId="77777777" w:rsidR="00AA327F" w:rsidRDefault="00AA327F" w:rsidP="009F7458"/>
          <w:p w14:paraId="5F0BBDC9" w14:textId="77777777" w:rsidR="00AA327F" w:rsidRDefault="00AA327F" w:rsidP="009F7458">
            <w:r>
              <w:t xml:space="preserve">Diese Messung lässt auf die Tatsache schliessen, dass auch der Kondensator C2 über dieselbe Leitung mit R2 und C1 verbunden ist. Erfahrungsgemäss sind das dann gemeinsame Verbindungen nach GND (Ground/Masse). Dies kann überprüft werden, indem ein Bezugspunkt von GND gefunden wird und diese Messungen </w:t>
            </w:r>
            <w:proofErr w:type="spellStart"/>
            <w:r>
              <w:t>dort hin</w:t>
            </w:r>
            <w:proofErr w:type="spellEnd"/>
            <w:r>
              <w:t xml:space="preserve"> referenzieren. </w:t>
            </w:r>
          </w:p>
          <w:p w14:paraId="607CA022" w14:textId="77777777" w:rsidR="00AA327F" w:rsidRDefault="00AA327F" w:rsidP="009F7458"/>
        </w:tc>
      </w:tr>
    </w:tbl>
    <w:p w14:paraId="0B130D9E" w14:textId="4CA3291D" w:rsidR="000E1AF2" w:rsidRDefault="000E1AF2" w:rsidP="000E1AF2"/>
    <w:p w14:paraId="2A6D0C70" w14:textId="3C325D79" w:rsidR="00D86293" w:rsidRDefault="000B3D85" w:rsidP="000B3D85">
      <w:pPr>
        <w:pStyle w:val="berschrift2"/>
      </w:pPr>
      <w:r>
        <w:t>Selbststudium - Übung</w:t>
      </w:r>
    </w:p>
    <w:p w14:paraId="1DED2F6D" w14:textId="105BAE54" w:rsidR="00D86293" w:rsidRDefault="00AD5F00" w:rsidP="000E1AF2">
      <w:r>
        <w:t xml:space="preserve">Mit diesem Verfahren sollten Sie nun in der Lage sein, </w:t>
      </w:r>
      <w:r w:rsidR="00D86293">
        <w:t>im Selbststudium d</w:t>
      </w:r>
      <w:r w:rsidR="001F5DB3">
        <w:t>as ganze PCB auszumessen und den Schaltplan dazu zu erstellen</w:t>
      </w:r>
      <w:r w:rsidR="00233BA7">
        <w:t>.</w:t>
      </w:r>
      <w:r w:rsidR="001D5E4C">
        <w:t xml:space="preserve"> Sie dürfen dazu entweder </w:t>
      </w:r>
      <w:proofErr w:type="spellStart"/>
      <w:r w:rsidR="001D5E4C">
        <w:t>LTSpice</w:t>
      </w:r>
      <w:proofErr w:type="spellEnd"/>
      <w:r w:rsidR="001D5E4C">
        <w:t xml:space="preserve"> oder Altium verwenden.</w:t>
      </w:r>
      <w:r w:rsidR="00233BA7">
        <w:t xml:space="preserve"> </w:t>
      </w:r>
      <w:r w:rsidR="00E86F33">
        <w:t>Des Weiteren</w:t>
      </w:r>
      <w:r w:rsidR="00F07EB8">
        <w:t xml:space="preserve"> können Sie alle Widerstandswerte ablesen und mit dem Kennengelernten Umrechnungsschritt den Wert berechnen. </w:t>
      </w:r>
      <w:r w:rsidR="00E86F33">
        <w:t>D</w:t>
      </w:r>
      <w:r w:rsidR="00594380">
        <w:t xml:space="preserve">anach sollte Ihre Stückliste soweit vollständig vorhanden sein. </w:t>
      </w:r>
    </w:p>
    <w:p w14:paraId="62C2C5A6" w14:textId="77777777" w:rsidR="0015027E" w:rsidRPr="00B576AF" w:rsidRDefault="0015027E" w:rsidP="0015027E">
      <w:r>
        <w:lastRenderedPageBreak/>
        <w:t xml:space="preserve">Eine Kurzeinführung in Altium ist hier zu finden: </w:t>
      </w:r>
      <w:hyperlink r:id="rId48" w:history="1">
        <w:r>
          <w:rPr>
            <w:rStyle w:val="Hyperlink"/>
          </w:rPr>
          <w:t>ESA Public - Kurzeinführung_Altium_Nexus.pdf - Alle Dokumente (sharepoint.com)</w:t>
        </w:r>
      </w:hyperlink>
      <w:r>
        <w:t xml:space="preserve"> </w:t>
      </w:r>
    </w:p>
    <w:p w14:paraId="283B96C5" w14:textId="718A2CC7" w:rsidR="0015027E" w:rsidRPr="000E1AF2" w:rsidRDefault="0015027E" w:rsidP="000E1AF2">
      <w:proofErr w:type="spellStart"/>
      <w:r>
        <w:t>LTSpice</w:t>
      </w:r>
      <w:proofErr w:type="spellEnd"/>
      <w:r>
        <w:t xml:space="preserve"> kann hier kostenlos heruntergeladen werden: </w:t>
      </w:r>
      <w:hyperlink r:id="rId49" w:history="1">
        <w:proofErr w:type="spellStart"/>
        <w:r>
          <w:rPr>
            <w:rStyle w:val="Hyperlink"/>
          </w:rPr>
          <w:t>LTspice</w:t>
        </w:r>
        <w:proofErr w:type="spellEnd"/>
        <w:r>
          <w:rPr>
            <w:rStyle w:val="Hyperlink"/>
          </w:rPr>
          <w:t xml:space="preserve"> Simulator | Analog Devices</w:t>
        </w:r>
      </w:hyperlink>
      <w:r>
        <w:rPr>
          <w:rStyle w:val="Hyperlink"/>
        </w:rPr>
        <w:t xml:space="preserve"> </w:t>
      </w:r>
    </w:p>
    <w:p w14:paraId="2A671045" w14:textId="57BF29A5" w:rsidR="0098663C" w:rsidRDefault="0098663C" w:rsidP="0098663C">
      <w:pPr>
        <w:pStyle w:val="berschrift1"/>
      </w:pPr>
      <w:r>
        <w:t>Zweite Lektion</w:t>
      </w:r>
    </w:p>
    <w:p w14:paraId="229A82DB" w14:textId="3CCEC369" w:rsidR="00735784" w:rsidRDefault="00735784" w:rsidP="00735784">
      <w:pPr>
        <w:pStyle w:val="berschrift2"/>
      </w:pPr>
      <w:r>
        <w:t>Erstellen eines Datenblattes der Elektronik</w:t>
      </w:r>
    </w:p>
    <w:p w14:paraId="1229666E" w14:textId="77777777" w:rsidR="00EB1100" w:rsidRDefault="00EB1100" w:rsidP="00EB1100">
      <w:pPr>
        <w:spacing w:after="0"/>
      </w:pPr>
      <w:r>
        <w:t>Bei einem solchen Verfahren ist es immer sinnvoll, sich zu fragen «Was wird am Ende des Projektes erwartet?».</w:t>
      </w:r>
    </w:p>
    <w:p w14:paraId="594B54AA" w14:textId="77777777" w:rsidR="00EB1100" w:rsidRDefault="00EB1100" w:rsidP="00EB1100">
      <w:pPr>
        <w:spacing w:after="0"/>
      </w:pPr>
      <w:r>
        <w:t>Im Projektmanagement wird dann auch von «</w:t>
      </w:r>
      <w:proofErr w:type="spellStart"/>
      <w:r>
        <w:t>Deliverables</w:t>
      </w:r>
      <w:proofErr w:type="spellEnd"/>
      <w:r>
        <w:t xml:space="preserve">» gesprochen. Das sind die Projekt-Ergebnisse, die eindeutig und notwendig sind, um das Projekt mit seinen bestimmten Eigenschaften und Einsatzmöglichkeiten zu identifizieren und in Betrieb zu nehmen. </w:t>
      </w:r>
    </w:p>
    <w:p w14:paraId="39FBDB45" w14:textId="77777777" w:rsidR="00EB1100" w:rsidRDefault="00EB1100" w:rsidP="00EB1100">
      <w:pPr>
        <w:spacing w:after="0"/>
      </w:pPr>
      <w:r>
        <w:t xml:space="preserve">Ein Brainstorming mit anderen Personen oder im Team helfen dabei oft, um möglichst viele Ideen und Inputs zu sammeln und danach zu dokumentieren. </w:t>
      </w:r>
    </w:p>
    <w:p w14:paraId="3E5E0DA5" w14:textId="2F72660E" w:rsidR="00EB1100" w:rsidRDefault="00EB1100" w:rsidP="00EB1100">
      <w:pPr>
        <w:spacing w:after="0"/>
      </w:pPr>
      <w:r>
        <w:t xml:space="preserve">Mögliche Kapitel dieses Datenblattes sind: </w:t>
      </w:r>
    </w:p>
    <w:p w14:paraId="4D075F01" w14:textId="77777777" w:rsidR="00EB1100" w:rsidRDefault="00EB1100" w:rsidP="00EB1100">
      <w:pPr>
        <w:pStyle w:val="Listenabsatz"/>
        <w:numPr>
          <w:ilvl w:val="0"/>
          <w:numId w:val="19"/>
        </w:numPr>
        <w:spacing w:after="0"/>
      </w:pPr>
      <w:r>
        <w:t>Hardware</w:t>
      </w:r>
    </w:p>
    <w:p w14:paraId="2ED494F6" w14:textId="77777777" w:rsidR="00EB1100" w:rsidRDefault="00EB1100" w:rsidP="00EB1100">
      <w:pPr>
        <w:pStyle w:val="Listenabsatz"/>
        <w:numPr>
          <w:ilvl w:val="1"/>
          <w:numId w:val="19"/>
        </w:numPr>
        <w:spacing w:after="0"/>
      </w:pPr>
      <w:r>
        <w:t>Verpackung/Bedienungsanleitung</w:t>
      </w:r>
    </w:p>
    <w:p w14:paraId="2C6374EA" w14:textId="77777777" w:rsidR="00EB1100" w:rsidRDefault="00EB1100" w:rsidP="00EB1100">
      <w:pPr>
        <w:pStyle w:val="Listenabsatz"/>
        <w:numPr>
          <w:ilvl w:val="1"/>
          <w:numId w:val="19"/>
        </w:numPr>
        <w:spacing w:after="0"/>
      </w:pPr>
      <w:r>
        <w:t>Anforderungen des Produktes</w:t>
      </w:r>
    </w:p>
    <w:p w14:paraId="6856ABAB" w14:textId="77777777" w:rsidR="00EB1100" w:rsidRDefault="00EB1100" w:rsidP="00EB1100">
      <w:pPr>
        <w:pStyle w:val="Listenabsatz"/>
        <w:numPr>
          <w:ilvl w:val="1"/>
          <w:numId w:val="19"/>
        </w:numPr>
        <w:spacing w:after="0"/>
      </w:pPr>
      <w:r>
        <w:t>Form/Gehäuse</w:t>
      </w:r>
    </w:p>
    <w:p w14:paraId="63AE66D2" w14:textId="77777777" w:rsidR="00EB1100" w:rsidRDefault="00EB1100" w:rsidP="00EB1100">
      <w:pPr>
        <w:pStyle w:val="Listenabsatz"/>
        <w:numPr>
          <w:ilvl w:val="1"/>
          <w:numId w:val="19"/>
        </w:numPr>
        <w:spacing w:after="0"/>
      </w:pPr>
      <w:r>
        <w:t>Einsatzgebiet/Einsatzort</w:t>
      </w:r>
    </w:p>
    <w:p w14:paraId="2E1ABD95" w14:textId="77777777" w:rsidR="00EB1100" w:rsidRDefault="00EB1100" w:rsidP="00EB1100">
      <w:pPr>
        <w:pStyle w:val="Listenabsatz"/>
        <w:numPr>
          <w:ilvl w:val="0"/>
          <w:numId w:val="19"/>
        </w:numPr>
        <w:spacing w:after="0"/>
      </w:pPr>
      <w:r>
        <w:t>Elektronik</w:t>
      </w:r>
    </w:p>
    <w:p w14:paraId="52E7D4A5" w14:textId="77777777" w:rsidR="00EB1100" w:rsidRDefault="00EB1100" w:rsidP="00EB1100">
      <w:pPr>
        <w:pStyle w:val="Listenabsatz"/>
        <w:numPr>
          <w:ilvl w:val="1"/>
          <w:numId w:val="19"/>
        </w:numPr>
        <w:spacing w:after="0"/>
      </w:pPr>
      <w:r>
        <w:t xml:space="preserve">Spannungsversorgung </w:t>
      </w:r>
    </w:p>
    <w:p w14:paraId="7CD07828" w14:textId="77777777" w:rsidR="00EB1100" w:rsidRDefault="00EB1100" w:rsidP="00EB1100">
      <w:pPr>
        <w:pStyle w:val="Listenabsatz"/>
        <w:numPr>
          <w:ilvl w:val="1"/>
          <w:numId w:val="19"/>
        </w:numPr>
        <w:spacing w:after="0"/>
      </w:pPr>
      <w:r>
        <w:t>Ladedistanz</w:t>
      </w:r>
    </w:p>
    <w:p w14:paraId="649E82CD" w14:textId="77777777" w:rsidR="00EB1100" w:rsidRDefault="00EB1100" w:rsidP="00EB1100">
      <w:pPr>
        <w:pStyle w:val="Listenabsatz"/>
        <w:numPr>
          <w:ilvl w:val="1"/>
          <w:numId w:val="19"/>
        </w:numPr>
        <w:spacing w:after="0"/>
      </w:pPr>
      <w:r>
        <w:t>Überspannungsschutz</w:t>
      </w:r>
    </w:p>
    <w:p w14:paraId="78BE8B6F" w14:textId="77777777" w:rsidR="00EB1100" w:rsidRDefault="00EB1100" w:rsidP="00EB1100">
      <w:pPr>
        <w:pStyle w:val="Listenabsatz"/>
        <w:numPr>
          <w:ilvl w:val="0"/>
          <w:numId w:val="19"/>
        </w:numPr>
        <w:spacing w:after="0"/>
      </w:pPr>
      <w:r>
        <w:t>Umweltgrenzen</w:t>
      </w:r>
    </w:p>
    <w:p w14:paraId="7709C32D" w14:textId="77777777" w:rsidR="00EB1100" w:rsidRDefault="00EB1100" w:rsidP="00EB1100">
      <w:pPr>
        <w:pStyle w:val="Listenabsatz"/>
        <w:numPr>
          <w:ilvl w:val="0"/>
          <w:numId w:val="19"/>
        </w:numPr>
        <w:spacing w:after="0"/>
      </w:pPr>
      <w:r>
        <w:t>Usw.</w:t>
      </w:r>
    </w:p>
    <w:p w14:paraId="52C1FBE7" w14:textId="69757BD8" w:rsidR="00EB1100" w:rsidRDefault="00AE6D62" w:rsidP="00EB1100">
      <w:pPr>
        <w:spacing w:after="0"/>
      </w:pPr>
      <w:r>
        <w:t>Das ist nur ein kleiner Ausschnitt von vielen möglichen Themen, die in eine solche Auflistung gehören. Am besten werden diese Punkte nach Kapiteln gegliedert, wobei dieses beliebig erweitert werden kann</w:t>
      </w:r>
    </w:p>
    <w:p w14:paraId="632B60B2" w14:textId="001BADB2" w:rsidR="00EB1100" w:rsidRPr="00EB1100" w:rsidRDefault="00EB1100" w:rsidP="00EB1100"/>
    <w:p w14:paraId="02460B2D" w14:textId="36C44512" w:rsidR="00B71E63" w:rsidRDefault="00B71E63" w:rsidP="00735784">
      <w:pPr>
        <w:pStyle w:val="berschrift2"/>
      </w:pPr>
      <w:r>
        <w:t xml:space="preserve">Recherchieren und Erarbeiten einer Alternativlösung </w:t>
      </w:r>
    </w:p>
    <w:p w14:paraId="4CC3ABA9" w14:textId="77777777" w:rsidR="00961974" w:rsidRDefault="00961974" w:rsidP="00961974"/>
    <w:p w14:paraId="7614C22D" w14:textId="7D572B86" w:rsidR="00D01924" w:rsidRDefault="00D01924" w:rsidP="00D01924">
      <w:pPr>
        <w:pStyle w:val="berschrift2"/>
      </w:pPr>
      <w:r>
        <w:t xml:space="preserve">Selbststudium </w:t>
      </w:r>
      <w:r w:rsidR="000C06CF">
        <w:t>–</w:t>
      </w:r>
      <w:r>
        <w:t xml:space="preserve"> Übung</w:t>
      </w:r>
      <w:r w:rsidR="000C06CF">
        <w:t xml:space="preserve"> </w:t>
      </w:r>
    </w:p>
    <w:p w14:paraId="482F7B12" w14:textId="47918C88" w:rsidR="00AD2251" w:rsidRDefault="00B05D9B" w:rsidP="00D01924">
      <w:r>
        <w:t xml:space="preserve">Erstellen Sie </w:t>
      </w:r>
      <w:r w:rsidR="00E4641D">
        <w:t xml:space="preserve">im Selbststudium </w:t>
      </w:r>
      <w:r>
        <w:t>ein Datenblatt oder ein Lastenheft, das genau beschreibt, wie der Wireless-Charger aufgebaut ist, was seine Aufgaben sind und ggf</w:t>
      </w:r>
      <w:r w:rsidR="00EF2D42">
        <w:t>.</w:t>
      </w:r>
      <w:r>
        <w:t xml:space="preserve"> wo die Grenzen stehen.</w:t>
      </w:r>
      <w:r w:rsidR="004125EA">
        <w:t xml:space="preserve"> Welche sind die Eigenschaften, die er erfüllen muss</w:t>
      </w:r>
      <w:r w:rsidR="00D46382">
        <w:t xml:space="preserve">. </w:t>
      </w:r>
    </w:p>
    <w:p w14:paraId="31B6FA4A" w14:textId="35C90F27" w:rsidR="00AD5802" w:rsidRDefault="00D01924" w:rsidP="00D01924">
      <w:r>
        <w:t>Recherchieren Sie</w:t>
      </w:r>
      <w:r w:rsidR="00AD2251">
        <w:t xml:space="preserve"> dann</w:t>
      </w:r>
      <w:r>
        <w:t xml:space="preserve">, wie das PCB </w:t>
      </w:r>
      <w:r w:rsidR="0022105C">
        <w:t xml:space="preserve">und die dahinter verborgene Elektronik </w:t>
      </w:r>
      <w:r>
        <w:t xml:space="preserve">eines Wireless-Chargers </w:t>
      </w:r>
      <w:r w:rsidR="00EB1100">
        <w:t>grundsätzlich realisiert wird.</w:t>
      </w:r>
      <w:r w:rsidR="00AD5802">
        <w:t xml:space="preserve"> Welche Chips von anderen Herstellern werden verwendet? Welche Funktionen haben sie? Beachten Sie ebenfalls die Spezifikationen in den Date</w:t>
      </w:r>
      <w:r w:rsidR="0022105C">
        <w:t>n</w:t>
      </w:r>
      <w:r w:rsidR="00AD5802">
        <w:t>blättern.</w:t>
      </w:r>
      <w:r w:rsidR="00CC6433">
        <w:t xml:space="preserve"> Wie könnte also eine neue, eigene Lösung eines Wireless-Chargers aussehen? </w:t>
      </w:r>
      <w:r w:rsidR="00CB5D44">
        <w:t>Was sind die Schwierigkeiten bei einer solchen Recherche? Auf was für Hindernisse stossen Sie?</w:t>
      </w:r>
    </w:p>
    <w:p w14:paraId="156A3DA6" w14:textId="2114188B" w:rsidR="00D01924" w:rsidRDefault="00EB1100" w:rsidP="00D01924">
      <w:r>
        <w:t xml:space="preserve">Dokumentieren Sie Ihre Ergebnisse </w:t>
      </w:r>
      <w:r w:rsidR="00B92B44">
        <w:t xml:space="preserve">und Gedanken dazu </w:t>
      </w:r>
      <w:r>
        <w:t>und finden sie von den gefundene</w:t>
      </w:r>
      <w:r w:rsidR="00EF2D42">
        <w:t>n</w:t>
      </w:r>
      <w:r>
        <w:t xml:space="preserve"> </w:t>
      </w:r>
      <w:r w:rsidR="00AD5802">
        <w:t>Technologien</w:t>
      </w:r>
      <w:r>
        <w:t xml:space="preserve"> die Parallelen </w:t>
      </w:r>
      <w:r w:rsidR="00AD5802">
        <w:t xml:space="preserve">oder auch die Unterschiede </w:t>
      </w:r>
      <w:r>
        <w:t xml:space="preserve">zum Board, das Sie im Unterricht verwenden. </w:t>
      </w:r>
      <w:r w:rsidR="00E4641D">
        <w:t xml:space="preserve"> </w:t>
      </w:r>
    </w:p>
    <w:p w14:paraId="57594595" w14:textId="1E186D6D" w:rsidR="00126E47" w:rsidRDefault="00126E47" w:rsidP="00961974"/>
    <w:p w14:paraId="120DF9F7" w14:textId="77777777" w:rsidR="00FC022A" w:rsidRDefault="00FC022A" w:rsidP="00FC022A">
      <w:pPr>
        <w:pStyle w:val="berschrift1"/>
      </w:pPr>
      <w:r>
        <w:lastRenderedPageBreak/>
        <w:t>Präsentation und Prüfung</w:t>
      </w:r>
    </w:p>
    <w:p w14:paraId="5D2296C3" w14:textId="77777777" w:rsidR="000C66F1" w:rsidRDefault="00FC022A" w:rsidP="00FC022A">
      <w:pPr>
        <w:pStyle w:val="KeinLeerraum"/>
      </w:pPr>
      <w:r>
        <w:t>In der letzten Lektion geht es darum, dass die Ergebnisse der Klasse vorgestellt werden.</w:t>
      </w:r>
    </w:p>
    <w:p w14:paraId="10AA3780" w14:textId="5BE99CB0" w:rsidR="00A654BA" w:rsidRDefault="00FC022A" w:rsidP="00FC022A">
      <w:pPr>
        <w:pStyle w:val="KeinLeerraum"/>
      </w:pPr>
      <w:r>
        <w:t>Dabei geht es lediglich um den Austausch der gesammelten Informationen</w:t>
      </w:r>
      <w:r w:rsidR="000C66F1">
        <w:t xml:space="preserve"> untereinander</w:t>
      </w:r>
      <w:r>
        <w:t>.</w:t>
      </w:r>
      <w:r w:rsidR="006206C9">
        <w:t xml:space="preserve"> Es soll</w:t>
      </w:r>
      <w:r w:rsidR="000C66F1">
        <w:t xml:space="preserve"> pro Gruppe</w:t>
      </w:r>
      <w:r w:rsidR="006206C9">
        <w:t xml:space="preserve"> eine kleine Präsentation (max. </w:t>
      </w:r>
      <w:r w:rsidR="001B681F">
        <w:t>3</w:t>
      </w:r>
      <w:r w:rsidR="006206C9">
        <w:t xml:space="preserve"> Minuten) vorbereiten werden</w:t>
      </w:r>
      <w:r w:rsidR="000C66F1">
        <w:t xml:space="preserve">. In dieser sollen die Resultate bzw. eine Zusammenfassung der eigenen Dokumentation vorgestellt werden. </w:t>
      </w:r>
      <w:r w:rsidR="00A654BA">
        <w:t>Die Präsentation hat keinen Einfluss auf die Benotung.</w:t>
      </w:r>
    </w:p>
    <w:p w14:paraId="18F39BDF" w14:textId="77777777" w:rsidR="001B681F" w:rsidRDefault="001B681F" w:rsidP="00FC022A">
      <w:pPr>
        <w:pStyle w:val="KeinLeerraum"/>
      </w:pPr>
    </w:p>
    <w:p w14:paraId="7764A6D0" w14:textId="254DCB42" w:rsidR="00FC022A" w:rsidRPr="00CA0805" w:rsidRDefault="001B681F" w:rsidP="00FC022A">
      <w:pPr>
        <w:pStyle w:val="KeinLeerraum"/>
      </w:pPr>
      <w:r>
        <w:t xml:space="preserve">Nach den Präsentationen wird eine </w:t>
      </w:r>
      <w:r w:rsidR="00B8128E">
        <w:t>15-minütige</w:t>
      </w:r>
      <w:r>
        <w:t xml:space="preserve"> Prüfung die Übung abrunden. Dabei werden</w:t>
      </w:r>
      <w:r w:rsidR="002D033A">
        <w:t xml:space="preserve"> die</w:t>
      </w:r>
      <w:r>
        <w:t xml:space="preserve"> vorgängig bekanntgegebenen Lernziele </w:t>
      </w:r>
      <w:r w:rsidR="00B8128E">
        <w:t>sowie einige Fragen zur Durchführung</w:t>
      </w:r>
      <w:r w:rsidR="007D031D">
        <w:t xml:space="preserve"> und zum Theorieteil</w:t>
      </w:r>
      <w:r w:rsidR="00B8128E">
        <w:t xml:space="preserve"> der Laborarbeit geprüft. </w:t>
      </w:r>
      <w:r>
        <w:t xml:space="preserve"> </w:t>
      </w:r>
    </w:p>
    <w:sectPr w:rsidR="00FC022A" w:rsidRPr="00CA0805" w:rsidSect="009300D1">
      <w:headerReference w:type="default" r:id="rId50"/>
      <w:footerReference w:type="default" r:id="rId51"/>
      <w:pgSz w:w="11906" w:h="16838" w:code="9"/>
      <w:pgMar w:top="2268" w:right="1134" w:bottom="1418"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BC0DEF" w14:textId="77777777" w:rsidR="009935B0" w:rsidRDefault="009935B0" w:rsidP="000A7B11">
      <w:pPr>
        <w:spacing w:after="0" w:line="240" w:lineRule="auto"/>
      </w:pPr>
      <w:r>
        <w:separator/>
      </w:r>
    </w:p>
  </w:endnote>
  <w:endnote w:type="continuationSeparator" w:id="0">
    <w:p w14:paraId="1252A4D5" w14:textId="77777777" w:rsidR="009935B0" w:rsidRDefault="009935B0" w:rsidP="000A7B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DB6CA" w14:textId="77777777" w:rsidR="00870ACA" w:rsidRPr="001970C5" w:rsidRDefault="001970C5" w:rsidP="001970C5">
    <w:pPr>
      <w:pStyle w:val="Fuzeile"/>
      <w:tabs>
        <w:tab w:val="clear" w:pos="4536"/>
        <w:tab w:val="clear" w:pos="9072"/>
      </w:tabs>
    </w:pPr>
    <w:r w:rsidRPr="00DF59CF">
      <w:rPr>
        <w:rFonts w:ascii="Arial" w:hAnsi="Arial" w:cs="Arial"/>
        <w:noProof/>
        <w:szCs w:val="16"/>
        <w:lang w:eastAsia="de-CH"/>
      </w:rPr>
      <mc:AlternateContent>
        <mc:Choice Requires="wps">
          <w:drawing>
            <wp:anchor distT="0" distB="0" distL="114300" distR="114300" simplePos="0" relativeHeight="251663360" behindDoc="1" locked="0" layoutInCell="1" allowOverlap="1" wp14:anchorId="020953ED" wp14:editId="3AE568B0">
              <wp:simplePos x="0" y="0"/>
              <wp:positionH relativeFrom="margin">
                <wp:align>left</wp:align>
              </wp:positionH>
              <wp:positionV relativeFrom="bottomMargin">
                <wp:align>top</wp:align>
              </wp:positionV>
              <wp:extent cx="2247900" cy="714375"/>
              <wp:effectExtent l="0" t="0" r="0" b="9525"/>
              <wp:wrapNone/>
              <wp:docPr id="39" name="Textfeld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0" cy="714375"/>
                      </a:xfrm>
                      <a:prstGeom prst="rect">
                        <a:avLst/>
                      </a:prstGeom>
                      <a:noFill/>
                      <a:ln w="9525">
                        <a:noFill/>
                        <a:miter lim="800000"/>
                        <a:headEnd/>
                        <a:tailEnd/>
                      </a:ln>
                    </wps:spPr>
                    <wps:txbx>
                      <w:txbxContent>
                        <w:p w14:paraId="1283F92E" w14:textId="303ECA36" w:rsidR="001970C5" w:rsidRPr="007D1535" w:rsidRDefault="009935B0" w:rsidP="001970C5">
                          <w:pPr>
                            <w:pStyle w:val="Fuzeile"/>
                          </w:pPr>
                          <w:sdt>
                            <w:sdtPr>
                              <w:rPr>
                                <w:rFonts w:ascii="Arial" w:eastAsia="Arial" w:hAnsi="Arial" w:cs="Arial"/>
                                <w:sz w:val="20"/>
                                <w:szCs w:val="16"/>
                              </w:rPr>
                              <w:alias w:val="Titel"/>
                              <w:tag w:val=""/>
                              <w:id w:val="-1438522244"/>
                              <w:placeholder>
                                <w:docPart w:val="6C060A5B05424554A23908BD643B3DA3"/>
                              </w:placeholder>
                              <w:dataBinding w:prefixMappings="xmlns:ns0='http://purl.org/dc/elements/1.1/' xmlns:ns1='http://schemas.openxmlformats.org/package/2006/metadata/core-properties' " w:xpath="/ns1:coreProperties[1]/ns0:title[1]" w:storeItemID="{6C3C8BC8-F283-45AE-878A-BAB7291924A1}"/>
                              <w:text/>
                            </w:sdtPr>
                            <w:sdtEndPr/>
                            <w:sdtContent>
                              <w:r w:rsidR="00467DD2">
                                <w:rPr>
                                  <w:rFonts w:ascii="Arial" w:eastAsia="Arial" w:hAnsi="Arial" w:cs="Arial"/>
                                  <w:sz w:val="20"/>
                                  <w:szCs w:val="16"/>
                                </w:rPr>
                                <w:t>Analyse und Neukonzeption einer Elektronik</w:t>
                              </w:r>
                            </w:sdtContent>
                          </w:sdt>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20953ED" id="_x0000_t202" coordsize="21600,21600" o:spt="202" path="m,l,21600r21600,l21600,xe">
              <v:stroke joinstyle="miter"/>
              <v:path gradientshapeok="t" o:connecttype="rect"/>
            </v:shapetype>
            <v:shape id="Textfeld 39" o:spid="_x0000_s1060" type="#_x0000_t202" style="position:absolute;margin-left:0;margin-top:0;width:177pt;height:56.25pt;z-index:-251653120;visibility:visible;mso-wrap-style:square;mso-width-percent:0;mso-height-percent:0;mso-wrap-distance-left:9pt;mso-wrap-distance-top:0;mso-wrap-distance-right:9pt;mso-wrap-distance-bottom:0;mso-position-horizontal:left;mso-position-horizontal-relative:margin;mso-position-vertical:top;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" filled="f" stroked="f">
              <v:textbox inset="0,0,0,0">
                <w:txbxContent>
                  <w:p w14:paraId="1283F92E" w14:textId="303ECA36" w:rsidR="001970C5" w:rsidRPr="007D1535" w:rsidRDefault="009935B0" w:rsidP="001970C5">
                    <w:pPr>
                      <w:pStyle w:val="Fuzeile"/>
                    </w:pPr>
                    <w:sdt>
                      <w:sdtPr>
                        <w:rPr>
                          <w:rFonts w:ascii="Arial" w:eastAsia="Arial" w:hAnsi="Arial" w:cs="Arial"/>
                          <w:sz w:val="20"/>
                          <w:szCs w:val="16"/>
                        </w:rPr>
                        <w:alias w:val="Titel"/>
                        <w:tag w:val=""/>
                        <w:id w:val="-1438522244"/>
                        <w:placeholder>
                          <w:docPart w:val="6C060A5B05424554A23908BD643B3DA3"/>
                        </w:placeholder>
                        <w:dataBinding w:prefixMappings="xmlns:ns0='http://purl.org/dc/elements/1.1/' xmlns:ns1='http://schemas.openxmlformats.org/package/2006/metadata/core-properties' " w:xpath="/ns1:coreProperties[1]/ns0:title[1]" w:storeItemID="{6C3C8BC8-F283-45AE-878A-BAB7291924A1}"/>
                        <w:text/>
                      </w:sdtPr>
                      <w:sdtEndPr/>
                      <w:sdtContent>
                        <w:r w:rsidR="00467DD2">
                          <w:rPr>
                            <w:rFonts w:ascii="Arial" w:eastAsia="Arial" w:hAnsi="Arial" w:cs="Arial"/>
                            <w:sz w:val="20"/>
                            <w:szCs w:val="16"/>
                          </w:rPr>
                          <w:t>Analyse und Neukonzeption einer Elektronik</w:t>
                        </w:r>
                      </w:sdtContent>
                    </w:sdt>
                  </w:p>
                </w:txbxContent>
              </v:textbox>
              <w10:wrap anchorx="margin" anchory="margin"/>
            </v:shape>
          </w:pict>
        </mc:Fallback>
      </mc:AlternateContent>
    </w:r>
    <w:r w:rsidRPr="00DF59CF">
      <w:rPr>
        <w:rFonts w:ascii="Arial" w:hAnsi="Arial" w:cs="Arial"/>
        <w:noProof/>
        <w:szCs w:val="16"/>
        <w:lang w:eastAsia="de-CH"/>
      </w:rPr>
      <mc:AlternateContent>
        <mc:Choice Requires="wps">
          <w:drawing>
            <wp:anchor distT="0" distB="0" distL="114300" distR="114300" simplePos="0" relativeHeight="251662336" behindDoc="1" locked="0" layoutInCell="1" allowOverlap="1" wp14:anchorId="0DEE0D9F" wp14:editId="008D438A">
              <wp:simplePos x="0" y="0"/>
              <wp:positionH relativeFrom="margin">
                <wp:posOffset>2261235</wp:posOffset>
              </wp:positionH>
              <wp:positionV relativeFrom="bottomMargin">
                <wp:posOffset>635</wp:posOffset>
              </wp:positionV>
              <wp:extent cx="1571625" cy="723600"/>
              <wp:effectExtent l="0" t="0" r="9525" b="635"/>
              <wp:wrapNone/>
              <wp:docPr id="4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723600"/>
                      </a:xfrm>
                      <a:prstGeom prst="rect">
                        <a:avLst/>
                      </a:prstGeom>
                      <a:noFill/>
                      <a:ln w="9525">
                        <a:noFill/>
                        <a:miter lim="800000"/>
                        <a:headEnd/>
                        <a:tailEnd/>
                      </a:ln>
                    </wps:spPr>
                    <wps:txbx>
                      <w:txbxContent>
                        <w:p w14:paraId="1B6C02A2" w14:textId="77777777" w:rsidR="001970C5" w:rsidRPr="005705A8" w:rsidRDefault="001970C5" w:rsidP="001970C5">
                          <w:pPr>
                            <w:pStyle w:val="Fuzeile"/>
                            <w:jc w:val="center"/>
                            <w:rPr>
                              <w:szCs w:val="16"/>
                            </w:rPr>
                          </w:pPr>
                          <w:r w:rsidRPr="005705A8">
                            <w:rPr>
                              <w:rFonts w:ascii="Arial" w:eastAsia="Arial" w:hAnsi="Arial" w:cs="Arial"/>
                              <w:szCs w:val="16"/>
                            </w:rPr>
                            <w:t xml:space="preserve">OST | </w:t>
                          </w:r>
                          <w:r w:rsidRPr="005705A8">
                            <w:rPr>
                              <w:rFonts w:ascii="Arial" w:eastAsia="Arial" w:hAnsi="Arial" w:cs="Arial"/>
                              <w:szCs w:val="16"/>
                            </w:rPr>
                            <w:fldChar w:fldCharType="begin"/>
                          </w:r>
                          <w:r w:rsidRPr="005705A8">
                            <w:rPr>
                              <w:rFonts w:ascii="Arial" w:eastAsia="Arial" w:hAnsi="Arial" w:cs="Arial"/>
                              <w:szCs w:val="16"/>
                            </w:rPr>
                            <w:instrText xml:space="preserve"> USERINITIALS   \* MERGEFORMAT </w:instrText>
                          </w:r>
                          <w:r w:rsidRPr="005705A8">
                            <w:rPr>
                              <w:rFonts w:ascii="Arial" w:eastAsia="Arial" w:hAnsi="Arial" w:cs="Arial"/>
                              <w:szCs w:val="16"/>
                            </w:rPr>
                            <w:fldChar w:fldCharType="separate"/>
                          </w:r>
                          <w:r w:rsidR="00883F2A">
                            <w:rPr>
                              <w:rFonts w:ascii="Arial" w:eastAsia="Arial" w:hAnsi="Arial" w:cs="Arial"/>
                              <w:noProof/>
                              <w:szCs w:val="16"/>
                            </w:rPr>
                            <w:t>LZ</w:t>
                          </w:r>
                          <w:r w:rsidRPr="005705A8">
                            <w:rPr>
                              <w:rFonts w:ascii="Arial" w:eastAsia="Arial" w:hAnsi="Arial" w:cs="Arial"/>
                              <w:szCs w:val="16"/>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EE0D9F" id="Textfeld 2" o:spid="_x0000_s1061" type="#_x0000_t202" style="position:absolute;margin-left:178.05pt;margin-top:.05pt;width:123.75pt;height:57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" filled="f" stroked="f">
              <v:textbox inset="0,0,0,0">
                <w:txbxContent>
                  <w:p w14:paraId="1B6C02A2" w14:textId="77777777" w:rsidR="001970C5" w:rsidRPr="005705A8" w:rsidRDefault="001970C5" w:rsidP="001970C5">
                    <w:pPr>
                      <w:pStyle w:val="Fuzeile"/>
                      <w:jc w:val="center"/>
                      <w:rPr>
                        <w:szCs w:val="16"/>
                      </w:rPr>
                    </w:pPr>
                    <w:r w:rsidRPr="005705A8">
                      <w:rPr>
                        <w:rFonts w:ascii="Arial" w:eastAsia="Arial" w:hAnsi="Arial" w:cs="Arial"/>
                        <w:szCs w:val="16"/>
                      </w:rPr>
                      <w:t xml:space="preserve">OST | </w:t>
                    </w:r>
                    <w:r w:rsidRPr="005705A8">
                      <w:rPr>
                        <w:rFonts w:ascii="Arial" w:eastAsia="Arial" w:hAnsi="Arial" w:cs="Arial"/>
                        <w:szCs w:val="16"/>
                      </w:rPr>
                      <w:fldChar w:fldCharType="begin"/>
                    </w:r>
                    <w:r w:rsidRPr="005705A8">
                      <w:rPr>
                        <w:rFonts w:ascii="Arial" w:eastAsia="Arial" w:hAnsi="Arial" w:cs="Arial"/>
                        <w:szCs w:val="16"/>
                      </w:rPr>
                      <w:instrText xml:space="preserve"> USERINITIALS   \* MERGEFORMAT </w:instrText>
                    </w:r>
                    <w:r w:rsidRPr="005705A8">
                      <w:rPr>
                        <w:rFonts w:ascii="Arial" w:eastAsia="Arial" w:hAnsi="Arial" w:cs="Arial"/>
                        <w:szCs w:val="16"/>
                      </w:rPr>
                      <w:fldChar w:fldCharType="separate"/>
                    </w:r>
                    <w:r w:rsidR="00883F2A">
                      <w:rPr>
                        <w:rFonts w:ascii="Arial" w:eastAsia="Arial" w:hAnsi="Arial" w:cs="Arial"/>
                        <w:noProof/>
                        <w:szCs w:val="16"/>
                      </w:rPr>
                      <w:t>LZ</w:t>
                    </w:r>
                    <w:r w:rsidRPr="005705A8">
                      <w:rPr>
                        <w:rFonts w:ascii="Arial" w:eastAsia="Arial" w:hAnsi="Arial" w:cs="Arial"/>
                        <w:szCs w:val="16"/>
                      </w:rPr>
                      <w:fldChar w:fldCharType="end"/>
                    </w:r>
                  </w:p>
                </w:txbxContent>
              </v:textbox>
              <w10:wrap anchorx="margin" anchory="margin"/>
            </v:shape>
          </w:pict>
        </mc:Fallback>
      </mc:AlternateContent>
    </w:r>
    <w:r w:rsidRPr="00DF59CF">
      <w:rPr>
        <w:rFonts w:ascii="Arial" w:hAnsi="Arial" w:cs="Arial"/>
        <w:noProof/>
        <w:szCs w:val="16"/>
        <w:lang w:eastAsia="de-CH"/>
      </w:rPr>
      <mc:AlternateContent>
        <mc:Choice Requires="wps">
          <w:drawing>
            <wp:anchor distT="0" distB="0" distL="114300" distR="114300" simplePos="0" relativeHeight="251661312" behindDoc="0" locked="0" layoutInCell="1" allowOverlap="1" wp14:anchorId="4664B024" wp14:editId="1FC638F6">
              <wp:simplePos x="0" y="0"/>
              <wp:positionH relativeFrom="margin">
                <wp:align>right</wp:align>
              </wp:positionH>
              <wp:positionV relativeFrom="bottomMargin">
                <wp:align>top</wp:align>
              </wp:positionV>
              <wp:extent cx="612775" cy="704850"/>
              <wp:effectExtent l="0" t="0" r="0" b="0"/>
              <wp:wrapSquare wrapText="bothSides"/>
              <wp:docPr id="4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704850"/>
                      </a:xfrm>
                      <a:prstGeom prst="rect">
                        <a:avLst/>
                      </a:prstGeom>
                      <a:noFill/>
                      <a:ln w="9525">
                        <a:noFill/>
                        <a:miter lim="800000"/>
                        <a:headEnd/>
                        <a:tailEnd/>
                      </a:ln>
                    </wps:spPr>
                    <wps:txbx>
                      <w:txbxContent>
                        <w:p w14:paraId="3CAE955B" w14:textId="77777777" w:rsidR="001970C5" w:rsidRPr="004B79AE" w:rsidRDefault="001970C5" w:rsidP="001970C5">
                          <w:pPr>
                            <w:pStyle w:val="Fuzeile"/>
                            <w:jc w:val="right"/>
                          </w:pPr>
                          <w:r w:rsidRPr="004B79AE">
                            <w:rPr>
                              <w:lang w:val="de-DE"/>
                            </w:rPr>
                            <w:t xml:space="preserve">Seite </w:t>
                          </w:r>
                          <w:r w:rsidRPr="004B79AE">
                            <w:fldChar w:fldCharType="begin"/>
                          </w:r>
                          <w:r w:rsidRPr="004B79AE">
                            <w:instrText>PAGE  \* Arabic  \* MERGEFORMAT</w:instrText>
                          </w:r>
                          <w:r w:rsidRPr="004B79AE">
                            <w:fldChar w:fldCharType="separate"/>
                          </w:r>
                          <w:r w:rsidRPr="004B79AE">
                            <w:rPr>
                              <w:lang w:val="de-DE"/>
                            </w:rPr>
                            <w:t>1</w:t>
                          </w:r>
                          <w:r w:rsidRPr="004B79AE">
                            <w:fldChar w:fldCharType="end"/>
                          </w:r>
                          <w:r w:rsidRPr="004B79AE">
                            <w:rPr>
                              <w:lang w:val="de-DE"/>
                            </w:rPr>
                            <w:t xml:space="preserve"> von </w:t>
                          </w:r>
                          <w:r w:rsidR="009935B0">
                            <w:fldChar w:fldCharType="begin"/>
                          </w:r>
                          <w:r w:rsidR="009935B0">
                            <w:instrText>NUMPAGES  \* Arabic  \* MERGEFORMAT</w:instrText>
                          </w:r>
                          <w:r w:rsidR="009935B0">
                            <w:fldChar w:fldCharType="separate"/>
                          </w:r>
                          <w:r w:rsidRPr="004B79AE">
                            <w:rPr>
                              <w:lang w:val="de-DE"/>
                            </w:rPr>
                            <w:t>2</w:t>
                          </w:r>
                          <w:r w:rsidR="009935B0">
                            <w:rPr>
                              <w:lang w:val="de-DE"/>
                            </w:rPr>
                            <w:fldChar w:fldCharType="end"/>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664B024" id="_x0000_s1062" type="#_x0000_t202" style="position:absolute;margin-left:-2.95pt;margin-top:0;width:48.25pt;height:55.5pt;z-index:251661312;visibility:visible;mso-wrap-style:square;mso-width-percent:0;mso-height-percent:0;mso-wrap-distance-left:9pt;mso-wrap-distance-top:0;mso-wrap-distance-right:9pt;mso-wrap-distance-bottom:0;mso-position-horizontal:right;mso-position-horizontal-relative:margin;mso-position-vertical:top;mso-position-vertical-relative:bottom-margin-area;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" filled="f" stroked="f">
              <v:textbox inset="0,0,0,0">
                <w:txbxContent>
                  <w:p w14:paraId="3CAE955B" w14:textId="77777777" w:rsidR="001970C5" w:rsidRPr="004B79AE" w:rsidRDefault="001970C5" w:rsidP="001970C5">
                    <w:pPr>
                      <w:pStyle w:val="Fuzeile"/>
                      <w:jc w:val="right"/>
                    </w:pPr>
                    <w:r w:rsidRPr="004B79AE">
                      <w:rPr>
                        <w:lang w:val="de-DE"/>
                      </w:rPr>
                      <w:t xml:space="preserve">Seite </w:t>
                    </w:r>
                    <w:r w:rsidRPr="004B79AE">
                      <w:fldChar w:fldCharType="begin"/>
                    </w:r>
                    <w:r w:rsidRPr="004B79AE">
                      <w:instrText>PAGE  \* Arabic  \* MERGEFORMAT</w:instrText>
                    </w:r>
                    <w:r w:rsidRPr="004B79AE">
                      <w:fldChar w:fldCharType="separate"/>
                    </w:r>
                    <w:r w:rsidRPr="004B79AE">
                      <w:rPr>
                        <w:lang w:val="de-DE"/>
                      </w:rPr>
                      <w:t>1</w:t>
                    </w:r>
                    <w:r w:rsidRPr="004B79AE">
                      <w:fldChar w:fldCharType="end"/>
                    </w:r>
                    <w:r w:rsidRPr="004B79AE">
                      <w:rPr>
                        <w:lang w:val="de-DE"/>
                      </w:rPr>
                      <w:t xml:space="preserve"> von </w:t>
                    </w:r>
                    <w:r w:rsidR="009935B0">
                      <w:fldChar w:fldCharType="begin"/>
                    </w:r>
                    <w:r w:rsidR="009935B0">
                      <w:instrText>NUMPAGES  \* Arabic  \* MERGEFORMAT</w:instrText>
                    </w:r>
                    <w:r w:rsidR="009935B0">
                      <w:fldChar w:fldCharType="separate"/>
                    </w:r>
                    <w:r w:rsidRPr="004B79AE">
                      <w:rPr>
                        <w:lang w:val="de-DE"/>
                      </w:rPr>
                      <w:t>2</w:t>
                    </w:r>
                    <w:r w:rsidR="009935B0">
                      <w:rPr>
                        <w:lang w:val="de-DE"/>
                      </w:rPr>
                      <w:fldChar w:fldCharType="end"/>
                    </w:r>
                  </w:p>
                </w:txbxContent>
              </v:textbox>
              <w10:wrap type="square" anchorx="margin" anchory="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689023" w14:textId="77777777" w:rsidR="009935B0" w:rsidRDefault="009935B0" w:rsidP="000A7B11">
      <w:pPr>
        <w:spacing w:after="0" w:line="240" w:lineRule="auto"/>
      </w:pPr>
      <w:r>
        <w:separator/>
      </w:r>
    </w:p>
  </w:footnote>
  <w:footnote w:type="continuationSeparator" w:id="0">
    <w:p w14:paraId="67C17DD2" w14:textId="77777777" w:rsidR="009935B0" w:rsidRDefault="009935B0" w:rsidP="000A7B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64845A" w14:textId="77777777" w:rsidR="000A7B11" w:rsidRDefault="00651FCC" w:rsidP="009300D1">
    <w:pPr>
      <w:pStyle w:val="Kopfzeile"/>
      <w:tabs>
        <w:tab w:val="clear" w:pos="4536"/>
        <w:tab w:val="clear" w:pos="9072"/>
        <w:tab w:val="center" w:pos="4820"/>
        <w:tab w:val="left" w:pos="7088"/>
        <w:tab w:val="left" w:pos="8278"/>
      </w:tabs>
    </w:pPr>
    <w:r>
      <w:rPr>
        <w:noProof/>
        <w:lang w:eastAsia="de-CH"/>
      </w:rPr>
      <w:drawing>
        <wp:anchor distT="0" distB="0" distL="114300" distR="114300" simplePos="0" relativeHeight="251659264" behindDoc="0" locked="1" layoutInCell="1" allowOverlap="0" wp14:anchorId="386F649D" wp14:editId="24739AE0">
          <wp:simplePos x="0" y="0"/>
          <wp:positionH relativeFrom="margin">
            <wp:align>right</wp:align>
          </wp:positionH>
          <wp:positionV relativeFrom="page">
            <wp:posOffset>399415</wp:posOffset>
          </wp:positionV>
          <wp:extent cx="1494000" cy="669600"/>
          <wp:effectExtent l="0" t="0" r="0" b="0"/>
          <wp:wrapNone/>
          <wp:docPr id="427" name="Grafik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ST_Logo_DE_RGB@2000ppi.png"/>
                  <pic:cNvPicPr/>
                </pic:nvPicPr>
                <pic:blipFill>
                  <a:blip r:embed="rId1">
                    <a:extLst>
                      <a:ext uri="{28A0092B-C50C-407E-A947-70E740481C1C}">
                        <a14:useLocalDpi xmlns:a14="http://schemas.microsoft.com/office/drawing/2010/main" val="0"/>
                      </a:ext>
                    </a:extLst>
                  </a:blip>
                  <a:stretch>
                    <a:fillRect/>
                  </a:stretch>
                </pic:blipFill>
                <pic:spPr bwMode="auto">
                  <a:xfrm>
                    <a:off x="0" y="0"/>
                    <a:ext cx="1494000" cy="669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21666"/>
    <w:multiLevelType w:val="hybridMultilevel"/>
    <w:tmpl w:val="FE6ABEC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 w15:restartNumberingAfterBreak="0">
    <w:nsid w:val="032F5FD3"/>
    <w:multiLevelType w:val="multilevel"/>
    <w:tmpl w:val="DE6C598C"/>
    <w:lvl w:ilvl="0">
      <w:start w:val="1"/>
      <w:numFmt w:val="decimal"/>
      <w:pStyle w:val="Liste3"/>
      <w:lvlText w:val="%1."/>
      <w:lvlJc w:val="left"/>
      <w:pPr>
        <w:ind w:left="357" w:hanging="357"/>
      </w:pPr>
      <w:rPr>
        <w:rFonts w:hint="default"/>
      </w:rPr>
    </w:lvl>
    <w:lvl w:ilvl="1">
      <w:start w:val="1"/>
      <w:numFmt w:val="decimal"/>
      <w:lvlText w:val="%1.%2."/>
      <w:lvlJc w:val="left"/>
      <w:pPr>
        <w:ind w:left="737" w:hanging="453"/>
      </w:pPr>
      <w:rPr>
        <w:rFonts w:hint="default"/>
      </w:rPr>
    </w:lvl>
    <w:lvl w:ilvl="2">
      <w:start w:val="1"/>
      <w:numFmt w:val="decimal"/>
      <w:lvlText w:val="%1.%2.%3."/>
      <w:lvlJc w:val="left"/>
      <w:pPr>
        <w:ind w:left="1418" w:hanging="681"/>
      </w:pPr>
      <w:rPr>
        <w:rFonts w:hint="default"/>
      </w:rPr>
    </w:lvl>
    <w:lvl w:ilvl="3">
      <w:start w:val="1"/>
      <w:numFmt w:val="decimal"/>
      <w:lvlText w:val="%1.%2.%3.%4."/>
      <w:lvlJc w:val="left"/>
      <w:pPr>
        <w:ind w:left="2268" w:hanging="850"/>
      </w:pPr>
      <w:rPr>
        <w:rFonts w:hint="default"/>
      </w:rPr>
    </w:lvl>
    <w:lvl w:ilvl="4">
      <w:start w:val="1"/>
      <w:numFmt w:val="decimal"/>
      <w:lvlText w:val="%1.%2.%3.%4.%5."/>
      <w:lvlJc w:val="left"/>
      <w:pPr>
        <w:ind w:left="3232" w:hanging="964"/>
      </w:pPr>
      <w:rPr>
        <w:rFonts w:hint="default"/>
      </w:rPr>
    </w:lvl>
    <w:lvl w:ilvl="5">
      <w:start w:val="1"/>
      <w:numFmt w:val="decimal"/>
      <w:lvlText w:val="%1.%2.%3.%4.%5.%6."/>
      <w:lvlJc w:val="left"/>
      <w:pPr>
        <w:ind w:left="4423" w:hanging="1191"/>
      </w:pPr>
      <w:rPr>
        <w:rFonts w:hint="default"/>
      </w:rPr>
    </w:lvl>
    <w:lvl w:ilvl="6">
      <w:start w:val="1"/>
      <w:numFmt w:val="decimal"/>
      <w:lvlText w:val="%1.%2.%3.%4.%5.%6.%7."/>
      <w:lvlJc w:val="left"/>
      <w:pPr>
        <w:ind w:left="5840" w:hanging="1417"/>
      </w:pPr>
      <w:rPr>
        <w:rFonts w:hint="default"/>
      </w:rPr>
    </w:lvl>
    <w:lvl w:ilvl="7">
      <w:start w:val="1"/>
      <w:numFmt w:val="decimal"/>
      <w:lvlText w:val="%1.%2.%3.%4.%5.%6.%7.%8."/>
      <w:lvlJc w:val="left"/>
      <w:pPr>
        <w:tabs>
          <w:tab w:val="num" w:pos="5840"/>
        </w:tabs>
        <w:ind w:left="6804" w:hanging="964"/>
      </w:pPr>
      <w:rPr>
        <w:rFonts w:hint="default"/>
      </w:rPr>
    </w:lvl>
    <w:lvl w:ilvl="8">
      <w:start w:val="1"/>
      <w:numFmt w:val="decimal"/>
      <w:lvlText w:val="%1.%2.%3.%4.%5.%6.%7.%8.%9."/>
      <w:lvlJc w:val="left"/>
      <w:pPr>
        <w:ind w:left="7655" w:hanging="851"/>
      </w:pPr>
      <w:rPr>
        <w:rFonts w:hint="default"/>
      </w:rPr>
    </w:lvl>
  </w:abstractNum>
  <w:abstractNum w:abstractNumId="2" w15:restartNumberingAfterBreak="0">
    <w:nsid w:val="06DE157C"/>
    <w:multiLevelType w:val="multilevel"/>
    <w:tmpl w:val="82F2259C"/>
    <w:styleLink w:val="Liste30"/>
    <w:lvl w:ilvl="0">
      <w:start w:val="1"/>
      <w:numFmt w:val="decimal"/>
      <w:lvlText w:val="%1."/>
      <w:lvlJc w:val="left"/>
      <w:pPr>
        <w:ind w:left="284" w:hanging="284"/>
      </w:pPr>
      <w:rPr>
        <w:rFonts w:hint="default"/>
      </w:rPr>
    </w:lvl>
    <w:lvl w:ilvl="1">
      <w:start w:val="1"/>
      <w:numFmt w:val="decimal"/>
      <w:lvlText w:val="%1.%2."/>
      <w:lvlJc w:val="left"/>
      <w:pPr>
        <w:ind w:left="737" w:hanging="453"/>
      </w:pPr>
      <w:rPr>
        <w:rFonts w:hint="default"/>
      </w:rPr>
    </w:lvl>
    <w:lvl w:ilvl="2">
      <w:start w:val="1"/>
      <w:numFmt w:val="decimal"/>
      <w:lvlText w:val="%1.%2.%3."/>
      <w:lvlJc w:val="left"/>
      <w:pPr>
        <w:ind w:left="1418" w:hanging="681"/>
      </w:pPr>
      <w:rPr>
        <w:rFonts w:hint="default"/>
      </w:rPr>
    </w:lvl>
    <w:lvl w:ilvl="3">
      <w:start w:val="1"/>
      <w:numFmt w:val="decimal"/>
      <w:lvlText w:val="%1.%2.%3.%4."/>
      <w:lvlJc w:val="left"/>
      <w:pPr>
        <w:ind w:left="2268" w:hanging="850"/>
      </w:pPr>
      <w:rPr>
        <w:rFonts w:hint="default"/>
      </w:rPr>
    </w:lvl>
    <w:lvl w:ilvl="4">
      <w:start w:val="1"/>
      <w:numFmt w:val="decimal"/>
      <w:lvlText w:val="%1.%2.%3.%4.%5."/>
      <w:lvlJc w:val="left"/>
      <w:pPr>
        <w:ind w:left="3232" w:hanging="964"/>
      </w:pPr>
      <w:rPr>
        <w:rFonts w:hint="default"/>
      </w:rPr>
    </w:lvl>
    <w:lvl w:ilvl="5">
      <w:start w:val="1"/>
      <w:numFmt w:val="decimal"/>
      <w:lvlText w:val="%1.%2.%3.%4.%5.%6."/>
      <w:lvlJc w:val="left"/>
      <w:pPr>
        <w:ind w:left="4423" w:hanging="1191"/>
      </w:pPr>
      <w:rPr>
        <w:rFonts w:hint="default"/>
      </w:rPr>
    </w:lvl>
    <w:lvl w:ilvl="6">
      <w:start w:val="1"/>
      <w:numFmt w:val="decimal"/>
      <w:lvlText w:val="%1.%2.%3.%4.%5.%6.%7."/>
      <w:lvlJc w:val="left"/>
      <w:pPr>
        <w:ind w:left="5840" w:hanging="1417"/>
      </w:pPr>
      <w:rPr>
        <w:rFonts w:hint="default"/>
      </w:rPr>
    </w:lvl>
    <w:lvl w:ilvl="7">
      <w:start w:val="1"/>
      <w:numFmt w:val="decimal"/>
      <w:lvlText w:val="%1.%2.%3.%4.%5.%6.%7.%8."/>
      <w:lvlJc w:val="left"/>
      <w:pPr>
        <w:tabs>
          <w:tab w:val="num" w:pos="5840"/>
        </w:tabs>
        <w:ind w:left="6804" w:hanging="964"/>
      </w:pPr>
      <w:rPr>
        <w:rFonts w:hint="default"/>
      </w:rPr>
    </w:lvl>
    <w:lvl w:ilvl="8">
      <w:start w:val="1"/>
      <w:numFmt w:val="decimal"/>
      <w:lvlText w:val="%1.%2.%3.%4.%5.%6.%7.%8.%9."/>
      <w:lvlJc w:val="left"/>
      <w:pPr>
        <w:ind w:left="7655" w:hanging="851"/>
      </w:pPr>
      <w:rPr>
        <w:rFonts w:hint="default"/>
      </w:rPr>
    </w:lvl>
  </w:abstractNum>
  <w:abstractNum w:abstractNumId="3" w15:restartNumberingAfterBreak="0">
    <w:nsid w:val="15522818"/>
    <w:multiLevelType w:val="hybridMultilevel"/>
    <w:tmpl w:val="A4EC71C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2AFC4301"/>
    <w:multiLevelType w:val="multilevel"/>
    <w:tmpl w:val="8BCA4AD2"/>
    <w:styleLink w:val="Liste1"/>
    <w:lvl w:ilvl="0">
      <w:start w:val="1"/>
      <w:numFmt w:val="bullet"/>
      <w:pStyle w:val="Liste10"/>
      <w:lvlText w:val=""/>
      <w:lvlJc w:val="left"/>
      <w:pPr>
        <w:ind w:left="360" w:hanging="360"/>
      </w:pPr>
      <w:rPr>
        <w:rFonts w:ascii="Wingdings 2" w:hAnsi="Wingdings 2" w:hint="default"/>
        <w:color w:val="8C195F" w:themeColor="text2"/>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Arial" w:hAnsi="Arial" w:hint="default"/>
      </w:rPr>
    </w:lvl>
    <w:lvl w:ilvl="3">
      <w:start w:val="1"/>
      <w:numFmt w:val="bullet"/>
      <w:lvlText w:val="–"/>
      <w:lvlJc w:val="left"/>
      <w:pPr>
        <w:ind w:left="1440" w:hanging="360"/>
      </w:pPr>
      <w:rPr>
        <w:rFonts w:ascii="Arial" w:hAnsi="Arial" w:hint="default"/>
      </w:rPr>
    </w:lvl>
    <w:lvl w:ilvl="4">
      <w:start w:val="1"/>
      <w:numFmt w:val="bullet"/>
      <w:lvlText w:val="–"/>
      <w:lvlJc w:val="left"/>
      <w:pPr>
        <w:ind w:left="1800" w:hanging="360"/>
      </w:pPr>
      <w:rPr>
        <w:rFonts w:ascii="Arial" w:hAnsi="Arial" w:hint="default"/>
      </w:rPr>
    </w:lvl>
    <w:lvl w:ilvl="5">
      <w:start w:val="1"/>
      <w:numFmt w:val="bullet"/>
      <w:lvlText w:val="–"/>
      <w:lvlJc w:val="left"/>
      <w:pPr>
        <w:ind w:left="2160" w:hanging="360"/>
      </w:pPr>
      <w:rPr>
        <w:rFonts w:ascii="Arial" w:hAnsi="Arial" w:hint="default"/>
      </w:rPr>
    </w:lvl>
    <w:lvl w:ilvl="6">
      <w:start w:val="1"/>
      <w:numFmt w:val="bullet"/>
      <w:lvlText w:val="–"/>
      <w:lvlJc w:val="left"/>
      <w:pPr>
        <w:ind w:left="2520" w:hanging="360"/>
      </w:pPr>
      <w:rPr>
        <w:rFonts w:ascii="Arial" w:hAnsi="Arial" w:hint="default"/>
      </w:rPr>
    </w:lvl>
    <w:lvl w:ilvl="7">
      <w:start w:val="1"/>
      <w:numFmt w:val="bullet"/>
      <w:lvlText w:val="–"/>
      <w:lvlJc w:val="left"/>
      <w:pPr>
        <w:ind w:left="2880" w:hanging="360"/>
      </w:pPr>
      <w:rPr>
        <w:rFonts w:ascii="Arial" w:hAnsi="Arial" w:hint="default"/>
      </w:rPr>
    </w:lvl>
    <w:lvl w:ilvl="8">
      <w:start w:val="1"/>
      <w:numFmt w:val="bullet"/>
      <w:lvlText w:val="–"/>
      <w:lvlJc w:val="left"/>
      <w:pPr>
        <w:ind w:left="3240" w:hanging="360"/>
      </w:pPr>
      <w:rPr>
        <w:rFonts w:ascii="Arial" w:hAnsi="Arial" w:hint="default"/>
      </w:rPr>
    </w:lvl>
  </w:abstractNum>
  <w:abstractNum w:abstractNumId="5" w15:restartNumberingAfterBreak="0">
    <w:nsid w:val="2E4260C8"/>
    <w:multiLevelType w:val="hybridMultilevel"/>
    <w:tmpl w:val="66A41B6E"/>
    <w:lvl w:ilvl="0" w:tplc="08070003">
      <w:start w:val="1"/>
      <w:numFmt w:val="bullet"/>
      <w:lvlText w:val="o"/>
      <w:lvlJc w:val="left"/>
      <w:pPr>
        <w:ind w:left="1069" w:hanging="360"/>
      </w:pPr>
      <w:rPr>
        <w:rFonts w:ascii="Courier New" w:hAnsi="Courier New" w:cs="Courier New" w:hint="default"/>
      </w:rPr>
    </w:lvl>
    <w:lvl w:ilvl="1" w:tplc="08070003" w:tentative="1">
      <w:start w:val="1"/>
      <w:numFmt w:val="bullet"/>
      <w:lvlText w:val="o"/>
      <w:lvlJc w:val="left"/>
      <w:pPr>
        <w:ind w:left="1789" w:hanging="360"/>
      </w:pPr>
      <w:rPr>
        <w:rFonts w:ascii="Courier New" w:hAnsi="Courier New" w:cs="Courier New" w:hint="default"/>
      </w:rPr>
    </w:lvl>
    <w:lvl w:ilvl="2" w:tplc="08070005" w:tentative="1">
      <w:start w:val="1"/>
      <w:numFmt w:val="bullet"/>
      <w:lvlText w:val=""/>
      <w:lvlJc w:val="left"/>
      <w:pPr>
        <w:ind w:left="2509" w:hanging="360"/>
      </w:pPr>
      <w:rPr>
        <w:rFonts w:ascii="Wingdings" w:hAnsi="Wingdings" w:hint="default"/>
      </w:rPr>
    </w:lvl>
    <w:lvl w:ilvl="3" w:tplc="08070001" w:tentative="1">
      <w:start w:val="1"/>
      <w:numFmt w:val="bullet"/>
      <w:lvlText w:val=""/>
      <w:lvlJc w:val="left"/>
      <w:pPr>
        <w:ind w:left="3229" w:hanging="360"/>
      </w:pPr>
      <w:rPr>
        <w:rFonts w:ascii="Symbol" w:hAnsi="Symbol" w:hint="default"/>
      </w:rPr>
    </w:lvl>
    <w:lvl w:ilvl="4" w:tplc="08070003" w:tentative="1">
      <w:start w:val="1"/>
      <w:numFmt w:val="bullet"/>
      <w:lvlText w:val="o"/>
      <w:lvlJc w:val="left"/>
      <w:pPr>
        <w:ind w:left="3949" w:hanging="360"/>
      </w:pPr>
      <w:rPr>
        <w:rFonts w:ascii="Courier New" w:hAnsi="Courier New" w:cs="Courier New" w:hint="default"/>
      </w:rPr>
    </w:lvl>
    <w:lvl w:ilvl="5" w:tplc="08070005" w:tentative="1">
      <w:start w:val="1"/>
      <w:numFmt w:val="bullet"/>
      <w:lvlText w:val=""/>
      <w:lvlJc w:val="left"/>
      <w:pPr>
        <w:ind w:left="4669" w:hanging="360"/>
      </w:pPr>
      <w:rPr>
        <w:rFonts w:ascii="Wingdings" w:hAnsi="Wingdings" w:hint="default"/>
      </w:rPr>
    </w:lvl>
    <w:lvl w:ilvl="6" w:tplc="08070001" w:tentative="1">
      <w:start w:val="1"/>
      <w:numFmt w:val="bullet"/>
      <w:lvlText w:val=""/>
      <w:lvlJc w:val="left"/>
      <w:pPr>
        <w:ind w:left="5389" w:hanging="360"/>
      </w:pPr>
      <w:rPr>
        <w:rFonts w:ascii="Symbol" w:hAnsi="Symbol" w:hint="default"/>
      </w:rPr>
    </w:lvl>
    <w:lvl w:ilvl="7" w:tplc="08070003" w:tentative="1">
      <w:start w:val="1"/>
      <w:numFmt w:val="bullet"/>
      <w:lvlText w:val="o"/>
      <w:lvlJc w:val="left"/>
      <w:pPr>
        <w:ind w:left="6109" w:hanging="360"/>
      </w:pPr>
      <w:rPr>
        <w:rFonts w:ascii="Courier New" w:hAnsi="Courier New" w:cs="Courier New" w:hint="default"/>
      </w:rPr>
    </w:lvl>
    <w:lvl w:ilvl="8" w:tplc="08070005" w:tentative="1">
      <w:start w:val="1"/>
      <w:numFmt w:val="bullet"/>
      <w:lvlText w:val=""/>
      <w:lvlJc w:val="left"/>
      <w:pPr>
        <w:ind w:left="6829" w:hanging="360"/>
      </w:pPr>
      <w:rPr>
        <w:rFonts w:ascii="Wingdings" w:hAnsi="Wingdings" w:hint="default"/>
      </w:rPr>
    </w:lvl>
  </w:abstractNum>
  <w:abstractNum w:abstractNumId="6" w15:restartNumberingAfterBreak="0">
    <w:nsid w:val="33F62DB1"/>
    <w:multiLevelType w:val="hybridMultilevel"/>
    <w:tmpl w:val="1AC8ECC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7" w15:restartNumberingAfterBreak="0">
    <w:nsid w:val="36BC7955"/>
    <w:multiLevelType w:val="multilevel"/>
    <w:tmpl w:val="B9EE9792"/>
    <w:styleLink w:val="Liste2"/>
    <w:lvl w:ilvl="0">
      <w:start w:val="1"/>
      <w:numFmt w:val="decimal"/>
      <w:pStyle w:val="Liste20"/>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3D4B30FA"/>
    <w:multiLevelType w:val="multilevel"/>
    <w:tmpl w:val="B9EE9792"/>
    <w:numStyleLink w:val="Liste2"/>
  </w:abstractNum>
  <w:abstractNum w:abstractNumId="9" w15:restartNumberingAfterBreak="0">
    <w:nsid w:val="48470D0B"/>
    <w:multiLevelType w:val="hybridMultilevel"/>
    <w:tmpl w:val="166C999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0" w15:restartNumberingAfterBreak="0">
    <w:nsid w:val="4FBB777C"/>
    <w:multiLevelType w:val="hybridMultilevel"/>
    <w:tmpl w:val="51A6D8F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531C1A0F"/>
    <w:multiLevelType w:val="hybridMultilevel"/>
    <w:tmpl w:val="B93CADB6"/>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2" w15:restartNumberingAfterBreak="0">
    <w:nsid w:val="56F70031"/>
    <w:multiLevelType w:val="hybridMultilevel"/>
    <w:tmpl w:val="C1AA4382"/>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64DB7962"/>
    <w:multiLevelType w:val="hybridMultilevel"/>
    <w:tmpl w:val="141A76A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4" w15:restartNumberingAfterBreak="0">
    <w:nsid w:val="6B167E75"/>
    <w:multiLevelType w:val="hybridMultilevel"/>
    <w:tmpl w:val="CB3EAE28"/>
    <w:lvl w:ilvl="0" w:tplc="A13274AC">
      <w:start w:val="1"/>
      <w:numFmt w:val="decimal"/>
      <w:pStyle w:val="Traktandum"/>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5" w15:restartNumberingAfterBreak="0">
    <w:nsid w:val="73DD4805"/>
    <w:multiLevelType w:val="multilevel"/>
    <w:tmpl w:val="0A4C5DE2"/>
    <w:lvl w:ilvl="0">
      <w:start w:val="1"/>
      <w:numFmt w:val="decimal"/>
      <w:pStyle w:val="berschrift1"/>
      <w:lvlText w:val="%1."/>
      <w:lvlJc w:val="left"/>
      <w:pPr>
        <w:ind w:left="360" w:hanging="360"/>
      </w:pPr>
      <w:rPr>
        <w:rFonts w:hint="default"/>
      </w:rPr>
    </w:lvl>
    <w:lvl w:ilvl="1">
      <w:start w:val="1"/>
      <w:numFmt w:val="decimal"/>
      <w:pStyle w:val="berschrift2"/>
      <w:lvlText w:val="%1.%2"/>
      <w:lvlJc w:val="left"/>
      <w:pPr>
        <w:ind w:left="851" w:hanging="851"/>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16" w15:restartNumberingAfterBreak="0">
    <w:nsid w:val="7A5F590B"/>
    <w:multiLevelType w:val="multilevel"/>
    <w:tmpl w:val="6F6CE852"/>
    <w:lvl w:ilvl="0">
      <w:start w:val="1"/>
      <w:numFmt w:val="bullet"/>
      <w:pStyle w:val="Liste1Ebene1"/>
      <w:lvlText w:val=""/>
      <w:lvlJc w:val="left"/>
      <w:pPr>
        <w:ind w:left="360" w:hanging="360"/>
      </w:pPr>
      <w:rPr>
        <w:rFonts w:ascii="Symbol" w:hAnsi="Symbol" w:hint="default"/>
        <w:color w:val="8C195F" w:themeColor="text2"/>
        <w:u w:color="8C195F" w:themeColor="text2"/>
      </w:rPr>
    </w:lvl>
    <w:lvl w:ilvl="1">
      <w:start w:val="1"/>
      <w:numFmt w:val="bullet"/>
      <w:pStyle w:val="Liste1Ebene2"/>
      <w:lvlText w:val=""/>
      <w:lvlJc w:val="left"/>
      <w:pPr>
        <w:ind w:left="720" w:hanging="360"/>
      </w:pPr>
      <w:rPr>
        <w:rFonts w:ascii="Wingdings" w:hAnsi="Wingdings" w:hint="default"/>
      </w:rPr>
    </w:lvl>
    <w:lvl w:ilvl="2">
      <w:start w:val="1"/>
      <w:numFmt w:val="bullet"/>
      <w:pStyle w:val="Liste1Ebene3"/>
      <w:lvlText w:val="–"/>
      <w:lvlJc w:val="left"/>
      <w:pPr>
        <w:ind w:left="1080" w:hanging="360"/>
      </w:pPr>
      <w:rPr>
        <w:rFonts w:ascii="Arial" w:hAnsi="Arial" w:hint="default"/>
      </w:rPr>
    </w:lvl>
    <w:lvl w:ilvl="3">
      <w:start w:val="1"/>
      <w:numFmt w:val="bullet"/>
      <w:lvlText w:val="–"/>
      <w:lvlJc w:val="left"/>
      <w:pPr>
        <w:ind w:left="1440" w:hanging="360"/>
      </w:pPr>
      <w:rPr>
        <w:rFonts w:ascii="Arial" w:hAnsi="Arial" w:hint="default"/>
      </w:rPr>
    </w:lvl>
    <w:lvl w:ilvl="4">
      <w:start w:val="1"/>
      <w:numFmt w:val="bullet"/>
      <w:lvlText w:val="–"/>
      <w:lvlJc w:val="left"/>
      <w:pPr>
        <w:ind w:left="1800" w:hanging="360"/>
      </w:pPr>
      <w:rPr>
        <w:rFonts w:ascii="Arial" w:hAnsi="Arial" w:hint="default"/>
      </w:rPr>
    </w:lvl>
    <w:lvl w:ilvl="5">
      <w:start w:val="1"/>
      <w:numFmt w:val="bullet"/>
      <w:lvlText w:val="–"/>
      <w:lvlJc w:val="left"/>
      <w:pPr>
        <w:ind w:left="2160" w:hanging="360"/>
      </w:pPr>
      <w:rPr>
        <w:rFonts w:ascii="Arial" w:hAnsi="Arial" w:hint="default"/>
      </w:rPr>
    </w:lvl>
    <w:lvl w:ilvl="6">
      <w:start w:val="1"/>
      <w:numFmt w:val="bullet"/>
      <w:lvlText w:val="–"/>
      <w:lvlJc w:val="left"/>
      <w:pPr>
        <w:ind w:left="2520" w:hanging="360"/>
      </w:pPr>
      <w:rPr>
        <w:rFonts w:ascii="Arial" w:hAnsi="Arial" w:hint="default"/>
      </w:rPr>
    </w:lvl>
    <w:lvl w:ilvl="7">
      <w:start w:val="1"/>
      <w:numFmt w:val="bullet"/>
      <w:lvlText w:val="–"/>
      <w:lvlJc w:val="left"/>
      <w:pPr>
        <w:ind w:left="2880" w:hanging="360"/>
      </w:pPr>
      <w:rPr>
        <w:rFonts w:ascii="Arial" w:hAnsi="Arial" w:hint="default"/>
      </w:rPr>
    </w:lvl>
    <w:lvl w:ilvl="8">
      <w:start w:val="1"/>
      <w:numFmt w:val="bullet"/>
      <w:lvlText w:val="–"/>
      <w:lvlJc w:val="left"/>
      <w:pPr>
        <w:ind w:left="3240" w:hanging="360"/>
      </w:pPr>
      <w:rPr>
        <w:rFonts w:ascii="Arial" w:hAnsi="Arial" w:hint="default"/>
      </w:rPr>
    </w:lvl>
  </w:abstractNum>
  <w:abstractNum w:abstractNumId="17" w15:restartNumberingAfterBreak="0">
    <w:nsid w:val="7C5227CC"/>
    <w:multiLevelType w:val="hybridMultilevel"/>
    <w:tmpl w:val="FF807ECC"/>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8" w15:restartNumberingAfterBreak="0">
    <w:nsid w:val="7FFA5BE0"/>
    <w:multiLevelType w:val="multilevel"/>
    <w:tmpl w:val="1FA07E0C"/>
    <w:lvl w:ilvl="0">
      <w:start w:val="1"/>
      <w:numFmt w:val="bullet"/>
      <w:pStyle w:val="z1Abstandnach3pt"/>
      <w:lvlText w:val=""/>
      <w:lvlJc w:val="left"/>
      <w:pPr>
        <w:ind w:left="360" w:hanging="360"/>
      </w:pPr>
      <w:rPr>
        <w:rFonts w:ascii="Symbol" w:hAnsi="Symbol" w:hint="default"/>
        <w:color w:val="8C195F" w:themeColor="text2"/>
      </w:rPr>
    </w:lvl>
    <w:lvl w:ilvl="1">
      <w:start w:val="1"/>
      <w:numFmt w:val="bullet"/>
      <w:pStyle w:val="z2Abstandnach3pt"/>
      <w:lvlText w:val=""/>
      <w:lvlJc w:val="left"/>
      <w:pPr>
        <w:ind w:left="720" w:hanging="360"/>
      </w:pPr>
      <w:rPr>
        <w:rFonts w:ascii="Wingdings" w:hAnsi="Wingdings" w:hint="default"/>
        <w:color w:val="000000" w:themeColor="text1"/>
      </w:rPr>
    </w:lvl>
    <w:lvl w:ilvl="2">
      <w:start w:val="1"/>
      <w:numFmt w:val="bullet"/>
      <w:pStyle w:val="z3Abstandnach3pt"/>
      <w:lvlText w:val="–"/>
      <w:lvlJc w:val="left"/>
      <w:pPr>
        <w:ind w:left="1080" w:hanging="360"/>
      </w:pPr>
      <w:rPr>
        <w:rFonts w:ascii="Arial" w:hAnsi="Arial"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num w:numId="1">
    <w:abstractNumId w:val="18"/>
  </w:num>
  <w:num w:numId="2">
    <w:abstractNumId w:val="4"/>
  </w:num>
  <w:num w:numId="3">
    <w:abstractNumId w:val="7"/>
  </w:num>
  <w:num w:numId="4">
    <w:abstractNumId w:val="2"/>
  </w:num>
  <w:num w:numId="5">
    <w:abstractNumId w:val="16"/>
  </w:num>
  <w:num w:numId="6">
    <w:abstractNumId w:val="8"/>
  </w:num>
  <w:num w:numId="7">
    <w:abstractNumId w:val="1"/>
  </w:num>
  <w:num w:numId="8">
    <w:abstractNumId w:val="14"/>
  </w:num>
  <w:num w:numId="9">
    <w:abstractNumId w:val="15"/>
  </w:num>
  <w:num w:numId="10">
    <w:abstractNumId w:val="9"/>
  </w:num>
  <w:num w:numId="11">
    <w:abstractNumId w:val="10"/>
  </w:num>
  <w:num w:numId="12">
    <w:abstractNumId w:val="11"/>
  </w:num>
  <w:num w:numId="13">
    <w:abstractNumId w:val="3"/>
  </w:num>
  <w:num w:numId="14">
    <w:abstractNumId w:val="6"/>
  </w:num>
  <w:num w:numId="15">
    <w:abstractNumId w:val="17"/>
  </w:num>
  <w:num w:numId="16">
    <w:abstractNumId w:val="13"/>
  </w:num>
  <w:num w:numId="17">
    <w:abstractNumId w:val="12"/>
  </w:num>
  <w:num w:numId="18">
    <w:abstractNumId w:val="5"/>
  </w:num>
  <w:num w:numId="19">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removeDateAndTime/>
  <w:proofState w:spelling="clean" w:grammar="clean"/>
  <w:attachedTemplate r:id="rId1"/>
  <w:trackRevisions/>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3F2A"/>
    <w:rsid w:val="00002693"/>
    <w:rsid w:val="0001048A"/>
    <w:rsid w:val="00033B04"/>
    <w:rsid w:val="000457AE"/>
    <w:rsid w:val="00061270"/>
    <w:rsid w:val="0006798A"/>
    <w:rsid w:val="000857F0"/>
    <w:rsid w:val="000876EF"/>
    <w:rsid w:val="00094698"/>
    <w:rsid w:val="00094FEE"/>
    <w:rsid w:val="000A20B7"/>
    <w:rsid w:val="000A3A48"/>
    <w:rsid w:val="000A7B11"/>
    <w:rsid w:val="000B3D85"/>
    <w:rsid w:val="000B65E1"/>
    <w:rsid w:val="000C06CF"/>
    <w:rsid w:val="000C381F"/>
    <w:rsid w:val="000C66F1"/>
    <w:rsid w:val="000D0896"/>
    <w:rsid w:val="000D1598"/>
    <w:rsid w:val="000E1AF2"/>
    <w:rsid w:val="000F4DED"/>
    <w:rsid w:val="00126E47"/>
    <w:rsid w:val="0012776E"/>
    <w:rsid w:val="0014474B"/>
    <w:rsid w:val="0015027E"/>
    <w:rsid w:val="001670BF"/>
    <w:rsid w:val="001970C5"/>
    <w:rsid w:val="001B681F"/>
    <w:rsid w:val="001C3B32"/>
    <w:rsid w:val="001D4E2F"/>
    <w:rsid w:val="001D4E95"/>
    <w:rsid w:val="001D5E4C"/>
    <w:rsid w:val="001D75C2"/>
    <w:rsid w:val="001F1A4C"/>
    <w:rsid w:val="001F1A79"/>
    <w:rsid w:val="001F5DB3"/>
    <w:rsid w:val="00200C26"/>
    <w:rsid w:val="002037AC"/>
    <w:rsid w:val="00203A03"/>
    <w:rsid w:val="00204684"/>
    <w:rsid w:val="0020748D"/>
    <w:rsid w:val="0021285C"/>
    <w:rsid w:val="0022105C"/>
    <w:rsid w:val="00224591"/>
    <w:rsid w:val="00225EF9"/>
    <w:rsid w:val="00233BA7"/>
    <w:rsid w:val="002434CC"/>
    <w:rsid w:val="00287B6C"/>
    <w:rsid w:val="00293F6B"/>
    <w:rsid w:val="0029758C"/>
    <w:rsid w:val="002A70AA"/>
    <w:rsid w:val="002B34A3"/>
    <w:rsid w:val="002B71BE"/>
    <w:rsid w:val="002C550D"/>
    <w:rsid w:val="002D033A"/>
    <w:rsid w:val="002D4CA5"/>
    <w:rsid w:val="002E37C8"/>
    <w:rsid w:val="002E7F21"/>
    <w:rsid w:val="002F10EB"/>
    <w:rsid w:val="003248FD"/>
    <w:rsid w:val="00327034"/>
    <w:rsid w:val="003314AB"/>
    <w:rsid w:val="003351DC"/>
    <w:rsid w:val="003536A6"/>
    <w:rsid w:val="00354248"/>
    <w:rsid w:val="00354C84"/>
    <w:rsid w:val="00357787"/>
    <w:rsid w:val="00357A0A"/>
    <w:rsid w:val="0037553D"/>
    <w:rsid w:val="003851B1"/>
    <w:rsid w:val="00395A0E"/>
    <w:rsid w:val="00395ADE"/>
    <w:rsid w:val="003A3963"/>
    <w:rsid w:val="003C792E"/>
    <w:rsid w:val="003D28FD"/>
    <w:rsid w:val="003E1671"/>
    <w:rsid w:val="004125EA"/>
    <w:rsid w:val="00441619"/>
    <w:rsid w:val="00467839"/>
    <w:rsid w:val="00467DD2"/>
    <w:rsid w:val="00471185"/>
    <w:rsid w:val="0047358C"/>
    <w:rsid w:val="004B277E"/>
    <w:rsid w:val="004B3E01"/>
    <w:rsid w:val="004B79AE"/>
    <w:rsid w:val="004E0FDA"/>
    <w:rsid w:val="00523C32"/>
    <w:rsid w:val="00524B89"/>
    <w:rsid w:val="005323B5"/>
    <w:rsid w:val="00537107"/>
    <w:rsid w:val="00581783"/>
    <w:rsid w:val="00593808"/>
    <w:rsid w:val="00594380"/>
    <w:rsid w:val="005A256D"/>
    <w:rsid w:val="005A504E"/>
    <w:rsid w:val="005B6050"/>
    <w:rsid w:val="005B66E9"/>
    <w:rsid w:val="005C7219"/>
    <w:rsid w:val="006206C9"/>
    <w:rsid w:val="00626C96"/>
    <w:rsid w:val="00642D1C"/>
    <w:rsid w:val="0064411E"/>
    <w:rsid w:val="00651FCC"/>
    <w:rsid w:val="00660E38"/>
    <w:rsid w:val="006645FD"/>
    <w:rsid w:val="00670DF2"/>
    <w:rsid w:val="00680593"/>
    <w:rsid w:val="0069237A"/>
    <w:rsid w:val="006978DD"/>
    <w:rsid w:val="006A4CBD"/>
    <w:rsid w:val="006B01C3"/>
    <w:rsid w:val="006B090E"/>
    <w:rsid w:val="006B6E22"/>
    <w:rsid w:val="006C4E39"/>
    <w:rsid w:val="006D794A"/>
    <w:rsid w:val="00702914"/>
    <w:rsid w:val="007071DF"/>
    <w:rsid w:val="00721C6D"/>
    <w:rsid w:val="00723D76"/>
    <w:rsid w:val="00735784"/>
    <w:rsid w:val="0073603C"/>
    <w:rsid w:val="00743788"/>
    <w:rsid w:val="00754481"/>
    <w:rsid w:val="007A3251"/>
    <w:rsid w:val="007A41A8"/>
    <w:rsid w:val="007B1B69"/>
    <w:rsid w:val="007B52D2"/>
    <w:rsid w:val="007C2872"/>
    <w:rsid w:val="007C6807"/>
    <w:rsid w:val="007D031D"/>
    <w:rsid w:val="007E1601"/>
    <w:rsid w:val="008211C8"/>
    <w:rsid w:val="00832F16"/>
    <w:rsid w:val="00840B41"/>
    <w:rsid w:val="00855657"/>
    <w:rsid w:val="00870ACA"/>
    <w:rsid w:val="00883F2A"/>
    <w:rsid w:val="008B3CFE"/>
    <w:rsid w:val="008B5494"/>
    <w:rsid w:val="00927223"/>
    <w:rsid w:val="009300D1"/>
    <w:rsid w:val="00933D01"/>
    <w:rsid w:val="0093597B"/>
    <w:rsid w:val="0093758F"/>
    <w:rsid w:val="0094058F"/>
    <w:rsid w:val="009612F7"/>
    <w:rsid w:val="00961974"/>
    <w:rsid w:val="00967D22"/>
    <w:rsid w:val="00973773"/>
    <w:rsid w:val="0098663C"/>
    <w:rsid w:val="009935B0"/>
    <w:rsid w:val="009A1078"/>
    <w:rsid w:val="009C38E5"/>
    <w:rsid w:val="009C3A0D"/>
    <w:rsid w:val="009C3FA1"/>
    <w:rsid w:val="009C6E21"/>
    <w:rsid w:val="009F351C"/>
    <w:rsid w:val="00A15C31"/>
    <w:rsid w:val="00A20FC9"/>
    <w:rsid w:val="00A230AA"/>
    <w:rsid w:val="00A23B1D"/>
    <w:rsid w:val="00A31D6C"/>
    <w:rsid w:val="00A61400"/>
    <w:rsid w:val="00A654BA"/>
    <w:rsid w:val="00A670C7"/>
    <w:rsid w:val="00A740FA"/>
    <w:rsid w:val="00A77ED3"/>
    <w:rsid w:val="00AA327F"/>
    <w:rsid w:val="00AD2251"/>
    <w:rsid w:val="00AD4EBF"/>
    <w:rsid w:val="00AD5802"/>
    <w:rsid w:val="00AD5F00"/>
    <w:rsid w:val="00AE248A"/>
    <w:rsid w:val="00AE6D62"/>
    <w:rsid w:val="00B013A2"/>
    <w:rsid w:val="00B05D9B"/>
    <w:rsid w:val="00B304EA"/>
    <w:rsid w:val="00B31C71"/>
    <w:rsid w:val="00B61BF9"/>
    <w:rsid w:val="00B71E63"/>
    <w:rsid w:val="00B729AF"/>
    <w:rsid w:val="00B77283"/>
    <w:rsid w:val="00B8128E"/>
    <w:rsid w:val="00B92B44"/>
    <w:rsid w:val="00B9774F"/>
    <w:rsid w:val="00BB3FEC"/>
    <w:rsid w:val="00BD413A"/>
    <w:rsid w:val="00BE652B"/>
    <w:rsid w:val="00BE7CC7"/>
    <w:rsid w:val="00C17BCF"/>
    <w:rsid w:val="00C246B6"/>
    <w:rsid w:val="00C31213"/>
    <w:rsid w:val="00C35A4C"/>
    <w:rsid w:val="00C4644F"/>
    <w:rsid w:val="00C47587"/>
    <w:rsid w:val="00C47FA3"/>
    <w:rsid w:val="00C603B4"/>
    <w:rsid w:val="00C634D0"/>
    <w:rsid w:val="00C72639"/>
    <w:rsid w:val="00C7779E"/>
    <w:rsid w:val="00C8430C"/>
    <w:rsid w:val="00C913C5"/>
    <w:rsid w:val="00CA0805"/>
    <w:rsid w:val="00CB3DB4"/>
    <w:rsid w:val="00CB5D44"/>
    <w:rsid w:val="00CC6433"/>
    <w:rsid w:val="00CD2131"/>
    <w:rsid w:val="00CF25E1"/>
    <w:rsid w:val="00D016BD"/>
    <w:rsid w:val="00D01924"/>
    <w:rsid w:val="00D22569"/>
    <w:rsid w:val="00D46382"/>
    <w:rsid w:val="00D559D6"/>
    <w:rsid w:val="00D637F9"/>
    <w:rsid w:val="00D746D1"/>
    <w:rsid w:val="00D756FA"/>
    <w:rsid w:val="00D86293"/>
    <w:rsid w:val="00D87A29"/>
    <w:rsid w:val="00D97092"/>
    <w:rsid w:val="00DA799D"/>
    <w:rsid w:val="00DB3013"/>
    <w:rsid w:val="00DB654E"/>
    <w:rsid w:val="00DC69A2"/>
    <w:rsid w:val="00DE26BF"/>
    <w:rsid w:val="00DE5146"/>
    <w:rsid w:val="00DF392A"/>
    <w:rsid w:val="00E11B92"/>
    <w:rsid w:val="00E30CF1"/>
    <w:rsid w:val="00E4641D"/>
    <w:rsid w:val="00E51D72"/>
    <w:rsid w:val="00E5254A"/>
    <w:rsid w:val="00E547E0"/>
    <w:rsid w:val="00E719AB"/>
    <w:rsid w:val="00E853C8"/>
    <w:rsid w:val="00E86227"/>
    <w:rsid w:val="00E86F33"/>
    <w:rsid w:val="00E8778A"/>
    <w:rsid w:val="00EB1100"/>
    <w:rsid w:val="00EB559A"/>
    <w:rsid w:val="00EC57C0"/>
    <w:rsid w:val="00ED0F9A"/>
    <w:rsid w:val="00EE7551"/>
    <w:rsid w:val="00EF1BE2"/>
    <w:rsid w:val="00EF2D42"/>
    <w:rsid w:val="00EF3632"/>
    <w:rsid w:val="00F07EB8"/>
    <w:rsid w:val="00F54674"/>
    <w:rsid w:val="00F70976"/>
    <w:rsid w:val="00F74C7B"/>
    <w:rsid w:val="00F875B0"/>
    <w:rsid w:val="00F93FE3"/>
    <w:rsid w:val="00F97D81"/>
    <w:rsid w:val="00FA71AB"/>
    <w:rsid w:val="00FA7348"/>
    <w:rsid w:val="00FC022A"/>
    <w:rsid w:val="00FD301A"/>
    <w:rsid w:val="00FD7DB8"/>
    <w:rsid w:val="00FE3622"/>
    <w:rsid w:val="00FE770D"/>
    <w:rsid w:val="00FF0E88"/>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10671B"/>
  <w15:chartTrackingRefBased/>
  <w15:docId w15:val="{0A1743FF-5A4C-40A8-ABBD-CDB5354589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C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6" w:qFormat="1"/>
    <w:lsdException w:name="heading 2" w:semiHidden="1" w:uiPriority="6" w:unhideWhenUsed="1" w:qFormat="1"/>
    <w:lsdException w:name="heading 3" w:semiHidden="1" w:uiPriority="6" w:unhideWhenUsed="1" w:qFormat="1"/>
    <w:lsdException w:name="heading 4" w:semiHidden="1" w:uiPriority="6" w:unhideWhenUsed="1" w:qFormat="1"/>
    <w:lsdException w:name="heading 5" w:semiHidden="1" w:uiPriority="6"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1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603B4"/>
    <w:pPr>
      <w:spacing w:after="60"/>
    </w:pPr>
    <w:rPr>
      <w:sz w:val="20"/>
    </w:rPr>
  </w:style>
  <w:style w:type="paragraph" w:styleId="berschrift1">
    <w:name w:val="heading 1"/>
    <w:basedOn w:val="Standard"/>
    <w:next w:val="Standard"/>
    <w:link w:val="berschrift1Zchn"/>
    <w:uiPriority w:val="6"/>
    <w:qFormat/>
    <w:rsid w:val="009A1078"/>
    <w:pPr>
      <w:keepNext/>
      <w:keepLines/>
      <w:numPr>
        <w:numId w:val="9"/>
      </w:numPr>
      <w:spacing w:before="360" w:after="240"/>
      <w:ind w:left="567" w:hanging="567"/>
      <w:outlineLvl w:val="0"/>
    </w:pPr>
    <w:rPr>
      <w:rFonts w:ascii="Arial" w:eastAsiaTheme="majorEastAsia" w:hAnsi="Arial" w:cs="Arial"/>
      <w:b/>
      <w:bCs/>
      <w:color w:val="000000" w:themeColor="text1"/>
      <w:sz w:val="32"/>
      <w:szCs w:val="32"/>
    </w:rPr>
  </w:style>
  <w:style w:type="paragraph" w:styleId="berschrift2">
    <w:name w:val="heading 2"/>
    <w:basedOn w:val="Standard"/>
    <w:next w:val="Standard"/>
    <w:link w:val="berschrift2Zchn"/>
    <w:uiPriority w:val="6"/>
    <w:qFormat/>
    <w:rsid w:val="009A1078"/>
    <w:pPr>
      <w:keepNext/>
      <w:keepLines/>
      <w:numPr>
        <w:ilvl w:val="1"/>
        <w:numId w:val="9"/>
      </w:numPr>
      <w:spacing w:before="240" w:after="120"/>
      <w:ind w:left="680" w:hanging="680"/>
      <w:outlineLvl w:val="1"/>
    </w:pPr>
    <w:rPr>
      <w:rFonts w:ascii="Arial" w:eastAsiaTheme="majorEastAsia" w:hAnsi="Arial" w:cstheme="majorBidi"/>
      <w:b/>
      <w:color w:val="000000" w:themeColor="text1"/>
      <w:sz w:val="24"/>
      <w:szCs w:val="26"/>
    </w:rPr>
  </w:style>
  <w:style w:type="paragraph" w:styleId="berschrift3">
    <w:name w:val="heading 3"/>
    <w:basedOn w:val="Standard"/>
    <w:next w:val="Standard"/>
    <w:link w:val="berschrift3Zchn"/>
    <w:uiPriority w:val="6"/>
    <w:qFormat/>
    <w:rsid w:val="009A1078"/>
    <w:pPr>
      <w:keepNext/>
      <w:keepLines/>
      <w:numPr>
        <w:ilvl w:val="2"/>
        <w:numId w:val="9"/>
      </w:numPr>
      <w:spacing w:before="240" w:after="120"/>
      <w:ind w:left="794" w:hanging="794"/>
      <w:outlineLvl w:val="2"/>
    </w:pPr>
    <w:rPr>
      <w:rFonts w:ascii="Arial" w:eastAsiaTheme="majorEastAsia" w:hAnsi="Arial" w:cstheme="majorBidi"/>
      <w:b/>
      <w:color w:val="000000" w:themeColor="text1"/>
      <w:szCs w:val="24"/>
    </w:rPr>
  </w:style>
  <w:style w:type="paragraph" w:styleId="berschrift4">
    <w:name w:val="heading 4"/>
    <w:basedOn w:val="Standard"/>
    <w:next w:val="Standard"/>
    <w:link w:val="berschrift4Zchn"/>
    <w:uiPriority w:val="6"/>
    <w:qFormat/>
    <w:rsid w:val="009A1078"/>
    <w:pPr>
      <w:keepNext/>
      <w:keepLines/>
      <w:numPr>
        <w:ilvl w:val="3"/>
        <w:numId w:val="9"/>
      </w:numPr>
      <w:spacing w:before="240" w:after="120"/>
      <w:ind w:left="907" w:hanging="907"/>
      <w:outlineLvl w:val="3"/>
    </w:pPr>
    <w:rPr>
      <w:rFonts w:ascii="Arial" w:eastAsiaTheme="majorEastAsia" w:hAnsi="Arial" w:cstheme="majorBidi"/>
      <w:b/>
      <w:iCs/>
    </w:rPr>
  </w:style>
  <w:style w:type="paragraph" w:styleId="berschrift5">
    <w:name w:val="heading 5"/>
    <w:basedOn w:val="Standard"/>
    <w:next w:val="Standard"/>
    <w:link w:val="berschrift5Zchn"/>
    <w:uiPriority w:val="6"/>
    <w:qFormat/>
    <w:rsid w:val="009A1078"/>
    <w:pPr>
      <w:keepNext/>
      <w:keepLines/>
      <w:numPr>
        <w:ilvl w:val="4"/>
        <w:numId w:val="9"/>
      </w:numPr>
      <w:spacing w:before="240" w:after="120"/>
      <w:ind w:left="1021" w:hanging="1021"/>
      <w:outlineLvl w:val="4"/>
    </w:pPr>
    <w:rPr>
      <w:rFonts w:ascii="Arial" w:eastAsiaTheme="majorEastAsia" w:hAnsi="Arial" w:cstheme="majorBidi"/>
      <w:b/>
      <w:color w:val="000000" w:themeColor="text1"/>
    </w:rPr>
  </w:style>
  <w:style w:type="paragraph" w:styleId="berschrift6">
    <w:name w:val="heading 6"/>
    <w:basedOn w:val="Standard"/>
    <w:next w:val="Standard"/>
    <w:link w:val="berschrift6Zchn"/>
    <w:uiPriority w:val="9"/>
    <w:semiHidden/>
    <w:unhideWhenUsed/>
    <w:rsid w:val="00B9774F"/>
    <w:pPr>
      <w:keepNext/>
      <w:keepLines/>
      <w:numPr>
        <w:ilvl w:val="5"/>
        <w:numId w:val="9"/>
      </w:numPr>
      <w:spacing w:before="40" w:after="0"/>
      <w:outlineLvl w:val="5"/>
    </w:pPr>
    <w:rPr>
      <w:rFonts w:asciiTheme="majorHAnsi" w:eastAsiaTheme="majorEastAsia" w:hAnsiTheme="majorHAnsi" w:cstheme="majorBidi"/>
      <w:color w:val="351C40" w:themeColor="accent1" w:themeShade="7F"/>
    </w:rPr>
  </w:style>
  <w:style w:type="paragraph" w:styleId="berschrift7">
    <w:name w:val="heading 7"/>
    <w:basedOn w:val="Standard"/>
    <w:next w:val="Standard"/>
    <w:link w:val="berschrift7Zchn"/>
    <w:uiPriority w:val="9"/>
    <w:semiHidden/>
    <w:unhideWhenUsed/>
    <w:qFormat/>
    <w:rsid w:val="00B9774F"/>
    <w:pPr>
      <w:keepNext/>
      <w:keepLines/>
      <w:numPr>
        <w:ilvl w:val="6"/>
        <w:numId w:val="9"/>
      </w:numPr>
      <w:spacing w:before="40" w:after="0"/>
      <w:outlineLvl w:val="6"/>
    </w:pPr>
    <w:rPr>
      <w:rFonts w:asciiTheme="majorHAnsi" w:eastAsiaTheme="majorEastAsia" w:hAnsiTheme="majorHAnsi" w:cstheme="majorBidi"/>
      <w:i/>
      <w:iCs/>
      <w:color w:val="351C40" w:themeColor="accent1" w:themeShade="7F"/>
    </w:rPr>
  </w:style>
  <w:style w:type="paragraph" w:styleId="berschrift8">
    <w:name w:val="heading 8"/>
    <w:basedOn w:val="Standard"/>
    <w:next w:val="Standard"/>
    <w:link w:val="berschrift8Zchn"/>
    <w:uiPriority w:val="9"/>
    <w:semiHidden/>
    <w:unhideWhenUsed/>
    <w:qFormat/>
    <w:rsid w:val="00B9774F"/>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B9774F"/>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A7B11"/>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0A7B11"/>
  </w:style>
  <w:style w:type="paragraph" w:styleId="Fuzeile">
    <w:name w:val="footer"/>
    <w:basedOn w:val="Standard"/>
    <w:link w:val="FuzeileZchn"/>
    <w:uiPriority w:val="99"/>
    <w:unhideWhenUsed/>
    <w:rsid w:val="00C603B4"/>
    <w:pPr>
      <w:tabs>
        <w:tab w:val="center" w:pos="4536"/>
        <w:tab w:val="right" w:pos="9072"/>
      </w:tabs>
      <w:spacing w:after="0"/>
    </w:pPr>
    <w:rPr>
      <w:sz w:val="16"/>
    </w:rPr>
  </w:style>
  <w:style w:type="character" w:customStyle="1" w:styleId="FuzeileZchn">
    <w:name w:val="Fußzeile Zchn"/>
    <w:basedOn w:val="Absatz-Standardschriftart"/>
    <w:link w:val="Fuzeile"/>
    <w:uiPriority w:val="99"/>
    <w:rsid w:val="00C603B4"/>
    <w:rPr>
      <w:sz w:val="16"/>
    </w:rPr>
  </w:style>
  <w:style w:type="paragraph" w:styleId="KeinLeerraum">
    <w:name w:val="No Spacing"/>
    <w:link w:val="KeinLeerraumZchn"/>
    <w:qFormat/>
    <w:rsid w:val="00C603B4"/>
    <w:pPr>
      <w:spacing w:after="0"/>
    </w:pPr>
    <w:rPr>
      <w:sz w:val="20"/>
    </w:rPr>
  </w:style>
  <w:style w:type="paragraph" w:styleId="Sprechblasentext">
    <w:name w:val="Balloon Text"/>
    <w:basedOn w:val="Standard"/>
    <w:link w:val="SprechblasentextZchn"/>
    <w:uiPriority w:val="99"/>
    <w:semiHidden/>
    <w:unhideWhenUsed/>
    <w:rsid w:val="00581783"/>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581783"/>
    <w:rPr>
      <w:rFonts w:ascii="Segoe UI" w:hAnsi="Segoe UI" w:cs="Segoe UI"/>
      <w:sz w:val="18"/>
      <w:szCs w:val="18"/>
    </w:rPr>
  </w:style>
  <w:style w:type="character" w:customStyle="1" w:styleId="berschrift1Zchn">
    <w:name w:val="Überschrift 1 Zchn"/>
    <w:basedOn w:val="Absatz-Standardschriftart"/>
    <w:link w:val="berschrift1"/>
    <w:uiPriority w:val="6"/>
    <w:rsid w:val="009A1078"/>
    <w:rPr>
      <w:rFonts w:ascii="Arial" w:eastAsiaTheme="majorEastAsia" w:hAnsi="Arial" w:cs="Arial"/>
      <w:b/>
      <w:bCs/>
      <w:color w:val="000000" w:themeColor="text1"/>
      <w:sz w:val="32"/>
      <w:szCs w:val="32"/>
    </w:rPr>
  </w:style>
  <w:style w:type="character" w:customStyle="1" w:styleId="berschrift2Zchn">
    <w:name w:val="Überschrift 2 Zchn"/>
    <w:basedOn w:val="Absatz-Standardschriftart"/>
    <w:link w:val="berschrift2"/>
    <w:uiPriority w:val="6"/>
    <w:rsid w:val="009A1078"/>
    <w:rPr>
      <w:rFonts w:ascii="Arial" w:eastAsiaTheme="majorEastAsia" w:hAnsi="Arial" w:cstheme="majorBidi"/>
      <w:b/>
      <w:color w:val="000000" w:themeColor="text1"/>
      <w:sz w:val="24"/>
      <w:szCs w:val="26"/>
    </w:rPr>
  </w:style>
  <w:style w:type="character" w:customStyle="1" w:styleId="berschrift3Zchn">
    <w:name w:val="Überschrift 3 Zchn"/>
    <w:basedOn w:val="Absatz-Standardschriftart"/>
    <w:link w:val="berschrift3"/>
    <w:uiPriority w:val="6"/>
    <w:rsid w:val="009A1078"/>
    <w:rPr>
      <w:rFonts w:ascii="Arial" w:eastAsiaTheme="majorEastAsia" w:hAnsi="Arial" w:cstheme="majorBidi"/>
      <w:b/>
      <w:color w:val="000000" w:themeColor="text1"/>
      <w:sz w:val="20"/>
      <w:szCs w:val="24"/>
    </w:rPr>
  </w:style>
  <w:style w:type="character" w:customStyle="1" w:styleId="berschrift4Zchn">
    <w:name w:val="Überschrift 4 Zchn"/>
    <w:basedOn w:val="Absatz-Standardschriftart"/>
    <w:link w:val="berschrift4"/>
    <w:uiPriority w:val="6"/>
    <w:rsid w:val="009A1078"/>
    <w:rPr>
      <w:rFonts w:ascii="Arial" w:eastAsiaTheme="majorEastAsia" w:hAnsi="Arial" w:cstheme="majorBidi"/>
      <w:b/>
      <w:iCs/>
      <w:sz w:val="20"/>
    </w:rPr>
  </w:style>
  <w:style w:type="character" w:customStyle="1" w:styleId="berschrift5Zchn">
    <w:name w:val="Überschrift 5 Zchn"/>
    <w:basedOn w:val="Absatz-Standardschriftart"/>
    <w:link w:val="berschrift5"/>
    <w:uiPriority w:val="6"/>
    <w:rsid w:val="009A1078"/>
    <w:rPr>
      <w:rFonts w:ascii="Arial" w:eastAsiaTheme="majorEastAsia" w:hAnsi="Arial" w:cstheme="majorBidi"/>
      <w:b/>
      <w:color w:val="000000" w:themeColor="text1"/>
      <w:sz w:val="20"/>
    </w:rPr>
  </w:style>
  <w:style w:type="character" w:customStyle="1" w:styleId="berschrift6Zchn">
    <w:name w:val="Überschrift 6 Zchn"/>
    <w:basedOn w:val="Absatz-Standardschriftart"/>
    <w:link w:val="berschrift6"/>
    <w:uiPriority w:val="9"/>
    <w:semiHidden/>
    <w:rsid w:val="00B9774F"/>
    <w:rPr>
      <w:rFonts w:asciiTheme="majorHAnsi" w:eastAsiaTheme="majorEastAsia" w:hAnsiTheme="majorHAnsi" w:cstheme="majorBidi"/>
      <w:color w:val="351C40" w:themeColor="accent1" w:themeShade="7F"/>
      <w:sz w:val="20"/>
    </w:rPr>
  </w:style>
  <w:style w:type="character" w:customStyle="1" w:styleId="berschrift7Zchn">
    <w:name w:val="Überschrift 7 Zchn"/>
    <w:basedOn w:val="Absatz-Standardschriftart"/>
    <w:link w:val="berschrift7"/>
    <w:uiPriority w:val="9"/>
    <w:semiHidden/>
    <w:rsid w:val="00B9774F"/>
    <w:rPr>
      <w:rFonts w:asciiTheme="majorHAnsi" w:eastAsiaTheme="majorEastAsia" w:hAnsiTheme="majorHAnsi" w:cstheme="majorBidi"/>
      <w:i/>
      <w:iCs/>
      <w:color w:val="351C40" w:themeColor="accent1" w:themeShade="7F"/>
      <w:sz w:val="20"/>
    </w:rPr>
  </w:style>
  <w:style w:type="character" w:customStyle="1" w:styleId="berschrift8Zchn">
    <w:name w:val="Überschrift 8 Zchn"/>
    <w:basedOn w:val="Absatz-Standardschriftart"/>
    <w:link w:val="berschrift8"/>
    <w:uiPriority w:val="9"/>
    <w:semiHidden/>
    <w:rsid w:val="00B9774F"/>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B9774F"/>
    <w:rPr>
      <w:rFonts w:asciiTheme="majorHAnsi" w:eastAsiaTheme="majorEastAsia" w:hAnsiTheme="majorHAnsi" w:cstheme="majorBidi"/>
      <w:i/>
      <w:iCs/>
      <w:color w:val="272727" w:themeColor="text1" w:themeTint="D8"/>
      <w:sz w:val="21"/>
      <w:szCs w:val="21"/>
    </w:rPr>
  </w:style>
  <w:style w:type="paragraph" w:styleId="Listenabsatz">
    <w:name w:val="List Paragraph"/>
    <w:basedOn w:val="Standard"/>
    <w:link w:val="ListenabsatzZchn"/>
    <w:uiPriority w:val="34"/>
    <w:rsid w:val="00F97D81"/>
    <w:pPr>
      <w:ind w:left="720"/>
    </w:pPr>
  </w:style>
  <w:style w:type="character" w:customStyle="1" w:styleId="ListenabsatzZchn">
    <w:name w:val="Listenabsatz Zchn"/>
    <w:basedOn w:val="Absatz-Standardschriftart"/>
    <w:link w:val="Listenabsatz"/>
    <w:uiPriority w:val="34"/>
    <w:rsid w:val="00F97D81"/>
    <w:rPr>
      <w:sz w:val="20"/>
    </w:rPr>
  </w:style>
  <w:style w:type="table" w:styleId="Tabellenraster">
    <w:name w:val="Table Grid"/>
    <w:basedOn w:val="NormaleTabelle"/>
    <w:rsid w:val="00BD41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642D1C"/>
    <w:rPr>
      <w:color w:val="808080"/>
    </w:rPr>
  </w:style>
  <w:style w:type="paragraph" w:customStyle="1" w:styleId="Liste10">
    <w:name w:val="Liste_1"/>
    <w:basedOn w:val="Listenabsatz"/>
    <w:link w:val="Liste1Zchn"/>
    <w:rsid w:val="00357A0A"/>
    <w:pPr>
      <w:numPr>
        <w:numId w:val="2"/>
      </w:numPr>
    </w:pPr>
  </w:style>
  <w:style w:type="character" w:customStyle="1" w:styleId="Liste1Zchn">
    <w:name w:val="Liste_1 Zchn"/>
    <w:basedOn w:val="Absatz-Standardschriftart"/>
    <w:link w:val="Liste10"/>
    <w:rsid w:val="00357A0A"/>
    <w:rPr>
      <w:sz w:val="20"/>
    </w:rPr>
  </w:style>
  <w:style w:type="paragraph" w:customStyle="1" w:styleId="Traktandum">
    <w:name w:val="Traktandum"/>
    <w:basedOn w:val="KeinLeerraum"/>
    <w:next w:val="Standard"/>
    <w:link w:val="TraktandumZchn"/>
    <w:uiPriority w:val="5"/>
    <w:qFormat/>
    <w:rsid w:val="00C603B4"/>
    <w:pPr>
      <w:numPr>
        <w:numId w:val="8"/>
      </w:numPr>
      <w:tabs>
        <w:tab w:val="left" w:pos="6237"/>
      </w:tabs>
      <w:outlineLvl w:val="0"/>
    </w:pPr>
    <w:rPr>
      <w:rFonts w:ascii="Arial" w:hAnsi="Arial" w:cs="Arial"/>
      <w:b/>
      <w:bCs/>
      <w:szCs w:val="20"/>
    </w:rPr>
  </w:style>
  <w:style w:type="character" w:customStyle="1" w:styleId="TraktandumZchn">
    <w:name w:val="Traktandum Zchn"/>
    <w:basedOn w:val="Absatz-Standardschriftart"/>
    <w:link w:val="Traktandum"/>
    <w:uiPriority w:val="5"/>
    <w:rsid w:val="00C603B4"/>
    <w:rPr>
      <w:rFonts w:ascii="Arial" w:hAnsi="Arial" w:cs="Arial"/>
      <w:b/>
      <w:bCs/>
      <w:sz w:val="20"/>
      <w:szCs w:val="20"/>
    </w:rPr>
  </w:style>
  <w:style w:type="paragraph" w:customStyle="1" w:styleId="z1Abstandnach3pt">
    <w:name w:val="z1Abstand_nach_3pt"/>
    <w:basedOn w:val="Listenabsatz"/>
    <w:link w:val="z1Abstandnach3ptZchn"/>
    <w:rsid w:val="002F10EB"/>
    <w:pPr>
      <w:numPr>
        <w:numId w:val="1"/>
      </w:numPr>
    </w:pPr>
  </w:style>
  <w:style w:type="character" w:customStyle="1" w:styleId="z1Abstandnach3ptZchn">
    <w:name w:val="z1Abstand_nach_3pt Zchn"/>
    <w:basedOn w:val="ListenabsatzZchn"/>
    <w:link w:val="z1Abstandnach3pt"/>
    <w:rsid w:val="002F10EB"/>
    <w:rPr>
      <w:sz w:val="20"/>
    </w:rPr>
  </w:style>
  <w:style w:type="paragraph" w:customStyle="1" w:styleId="z2Abstandnach3pt">
    <w:name w:val="z2Abstand_nach_3pt"/>
    <w:basedOn w:val="Listenabsatz"/>
    <w:link w:val="z2Abstandnach3ptZchn"/>
    <w:rsid w:val="002F10EB"/>
    <w:pPr>
      <w:numPr>
        <w:ilvl w:val="1"/>
        <w:numId w:val="1"/>
      </w:numPr>
    </w:pPr>
  </w:style>
  <w:style w:type="character" w:customStyle="1" w:styleId="z2Abstandnach3ptZchn">
    <w:name w:val="z2Abstand_nach_3pt Zchn"/>
    <w:basedOn w:val="ListenabsatzZchn"/>
    <w:link w:val="z2Abstandnach3pt"/>
    <w:rsid w:val="002F10EB"/>
    <w:rPr>
      <w:sz w:val="20"/>
    </w:rPr>
  </w:style>
  <w:style w:type="paragraph" w:customStyle="1" w:styleId="z3Abstandnach3pt">
    <w:name w:val="z3Abstand_nach_3pt"/>
    <w:basedOn w:val="Listenabsatz"/>
    <w:link w:val="z3Abstandnach3ptZchn"/>
    <w:rsid w:val="002F10EB"/>
    <w:pPr>
      <w:numPr>
        <w:ilvl w:val="2"/>
        <w:numId w:val="1"/>
      </w:numPr>
    </w:pPr>
  </w:style>
  <w:style w:type="character" w:customStyle="1" w:styleId="z3Abstandnach3ptZchn">
    <w:name w:val="z3Abstand_nach_3pt Zchn"/>
    <w:basedOn w:val="ListenabsatzZchn"/>
    <w:link w:val="z3Abstandnach3pt"/>
    <w:rsid w:val="002F10EB"/>
    <w:rPr>
      <w:sz w:val="20"/>
    </w:rPr>
  </w:style>
  <w:style w:type="paragraph" w:customStyle="1" w:styleId="Liste20">
    <w:name w:val="Liste_2"/>
    <w:basedOn w:val="Listenabsatz"/>
    <w:link w:val="Liste2Zchn"/>
    <w:uiPriority w:val="1"/>
    <w:rsid w:val="00C603B4"/>
    <w:pPr>
      <w:numPr>
        <w:numId w:val="6"/>
      </w:numPr>
    </w:pPr>
  </w:style>
  <w:style w:type="character" w:customStyle="1" w:styleId="Liste2Zchn">
    <w:name w:val="Liste_2 Zchn"/>
    <w:basedOn w:val="ListenabsatzZchn"/>
    <w:link w:val="Liste20"/>
    <w:uiPriority w:val="1"/>
    <w:rsid w:val="00C603B4"/>
    <w:rPr>
      <w:sz w:val="20"/>
    </w:rPr>
  </w:style>
  <w:style w:type="paragraph" w:customStyle="1" w:styleId="Liste3">
    <w:name w:val="Liste_3"/>
    <w:basedOn w:val="Liste10"/>
    <w:link w:val="Liste3Zchn"/>
    <w:uiPriority w:val="1"/>
    <w:rsid w:val="00C603B4"/>
    <w:pPr>
      <w:numPr>
        <w:numId w:val="7"/>
      </w:numPr>
    </w:pPr>
  </w:style>
  <w:style w:type="character" w:customStyle="1" w:styleId="Liste3Zchn">
    <w:name w:val="Liste_3 Zchn"/>
    <w:basedOn w:val="ListenabsatzZchn"/>
    <w:link w:val="Liste3"/>
    <w:uiPriority w:val="1"/>
    <w:rsid w:val="00C603B4"/>
    <w:rPr>
      <w:sz w:val="20"/>
    </w:rPr>
  </w:style>
  <w:style w:type="numbering" w:customStyle="1" w:styleId="Liste1">
    <w:name w:val="Liste1"/>
    <w:uiPriority w:val="99"/>
    <w:rsid w:val="00357A0A"/>
    <w:pPr>
      <w:numPr>
        <w:numId w:val="2"/>
      </w:numPr>
    </w:pPr>
  </w:style>
  <w:style w:type="numbering" w:customStyle="1" w:styleId="Liste2">
    <w:name w:val="Liste2"/>
    <w:uiPriority w:val="99"/>
    <w:rsid w:val="00357A0A"/>
    <w:pPr>
      <w:numPr>
        <w:numId w:val="3"/>
      </w:numPr>
    </w:pPr>
  </w:style>
  <w:style w:type="numbering" w:customStyle="1" w:styleId="Liste30">
    <w:name w:val="Liste3"/>
    <w:uiPriority w:val="99"/>
    <w:rsid w:val="00357A0A"/>
    <w:pPr>
      <w:numPr>
        <w:numId w:val="4"/>
      </w:numPr>
    </w:pPr>
  </w:style>
  <w:style w:type="table" w:customStyle="1" w:styleId="OSTTabelle">
    <w:name w:val="OST_Tabelle"/>
    <w:basedOn w:val="NormaleTabelle"/>
    <w:uiPriority w:val="99"/>
    <w:rsid w:val="00200C26"/>
    <w:pPr>
      <w:spacing w:after="0" w:line="240" w:lineRule="auto"/>
    </w:pPr>
    <w:tblPr>
      <w:tblBorders>
        <w:top w:val="single" w:sz="12" w:space="0" w:color="6B3881"/>
        <w:left w:val="single" w:sz="12" w:space="0" w:color="6B3881"/>
        <w:bottom w:val="single" w:sz="12" w:space="0" w:color="6B3881"/>
        <w:right w:val="single" w:sz="12" w:space="0" w:color="6B3881"/>
        <w:insideH w:val="single" w:sz="12" w:space="0" w:color="6B3881"/>
        <w:insideV w:val="single" w:sz="12" w:space="0" w:color="6B3881"/>
      </w:tblBorders>
    </w:tblPr>
    <w:tblStylePr w:type="firstRow">
      <w:rPr>
        <w:b/>
      </w:rPr>
    </w:tblStylePr>
    <w:tblStylePr w:type="lastRow">
      <w:rPr>
        <w:b/>
      </w:rPr>
    </w:tblStylePr>
    <w:tblStylePr w:type="firstCol">
      <w:rPr>
        <w:b/>
      </w:rPr>
    </w:tblStylePr>
  </w:style>
  <w:style w:type="paragraph" w:customStyle="1" w:styleId="Haupttitel">
    <w:name w:val="Haupttitel"/>
    <w:basedOn w:val="Standard"/>
    <w:next w:val="Standard"/>
    <w:link w:val="HaupttitelZchn"/>
    <w:uiPriority w:val="2"/>
    <w:qFormat/>
    <w:rsid w:val="00C603B4"/>
    <w:pPr>
      <w:spacing w:after="120"/>
    </w:pPr>
    <w:rPr>
      <w:b/>
      <w:bCs/>
      <w:sz w:val="48"/>
      <w:szCs w:val="36"/>
    </w:rPr>
  </w:style>
  <w:style w:type="character" w:customStyle="1" w:styleId="HaupttitelZchn">
    <w:name w:val="Haupttitel Zchn"/>
    <w:basedOn w:val="Absatz-Standardschriftart"/>
    <w:link w:val="Haupttitel"/>
    <w:uiPriority w:val="2"/>
    <w:rsid w:val="00C603B4"/>
    <w:rPr>
      <w:b/>
      <w:bCs/>
      <w:sz w:val="48"/>
      <w:szCs w:val="36"/>
    </w:rPr>
  </w:style>
  <w:style w:type="paragraph" w:customStyle="1" w:styleId="Titel1">
    <w:name w:val="Titel_1"/>
    <w:basedOn w:val="Titel3"/>
    <w:next w:val="Standard"/>
    <w:link w:val="Titel1Zchn"/>
    <w:uiPriority w:val="3"/>
    <w:qFormat/>
    <w:rsid w:val="00C603B4"/>
    <w:rPr>
      <w:sz w:val="32"/>
      <w:szCs w:val="28"/>
    </w:rPr>
  </w:style>
  <w:style w:type="character" w:customStyle="1" w:styleId="Titel1Zchn">
    <w:name w:val="Titel_1 Zchn"/>
    <w:basedOn w:val="Titel3Zchn"/>
    <w:link w:val="Titel1"/>
    <w:uiPriority w:val="3"/>
    <w:rsid w:val="00C603B4"/>
    <w:rPr>
      <w:b/>
      <w:sz w:val="32"/>
      <w:szCs w:val="28"/>
    </w:rPr>
  </w:style>
  <w:style w:type="paragraph" w:customStyle="1" w:styleId="Titel2">
    <w:name w:val="Titel_2"/>
    <w:basedOn w:val="Standard"/>
    <w:next w:val="Standard"/>
    <w:link w:val="Titel2Zchn"/>
    <w:qFormat/>
    <w:rsid w:val="00C603B4"/>
    <w:rPr>
      <w:b/>
      <w:bCs/>
      <w:sz w:val="24"/>
      <w:szCs w:val="24"/>
    </w:rPr>
  </w:style>
  <w:style w:type="character" w:customStyle="1" w:styleId="Titel2Zchn">
    <w:name w:val="Titel_2 Zchn"/>
    <w:basedOn w:val="Titel3Zchn"/>
    <w:link w:val="Titel2"/>
    <w:rsid w:val="00C603B4"/>
    <w:rPr>
      <w:b/>
      <w:bCs/>
      <w:sz w:val="24"/>
      <w:szCs w:val="24"/>
    </w:rPr>
  </w:style>
  <w:style w:type="paragraph" w:customStyle="1" w:styleId="Titel3">
    <w:name w:val="Titel_3"/>
    <w:basedOn w:val="Standard"/>
    <w:next w:val="Standard"/>
    <w:link w:val="Titel3Zchn"/>
    <w:qFormat/>
    <w:rsid w:val="00C603B4"/>
    <w:rPr>
      <w:b/>
      <w:szCs w:val="18"/>
    </w:rPr>
  </w:style>
  <w:style w:type="character" w:customStyle="1" w:styleId="Titel3Zchn">
    <w:name w:val="Titel_3 Zchn"/>
    <w:basedOn w:val="Absatz-Standardschriftart"/>
    <w:link w:val="Titel3"/>
    <w:rsid w:val="00C603B4"/>
    <w:rPr>
      <w:b/>
      <w:sz w:val="20"/>
      <w:szCs w:val="18"/>
    </w:rPr>
  </w:style>
  <w:style w:type="paragraph" w:customStyle="1" w:styleId="Untertitel">
    <w:name w:val="Untertitel_"/>
    <w:basedOn w:val="Standard"/>
    <w:link w:val="UntertitelZchn"/>
    <w:rsid w:val="00200C26"/>
    <w:pPr>
      <w:spacing w:after="1080"/>
    </w:pPr>
    <w:rPr>
      <w:sz w:val="32"/>
      <w:szCs w:val="32"/>
    </w:rPr>
  </w:style>
  <w:style w:type="character" w:customStyle="1" w:styleId="UntertitelZchn">
    <w:name w:val="Untertitel_ Zchn"/>
    <w:basedOn w:val="Absatz-Standardschriftart"/>
    <w:link w:val="Untertitel"/>
    <w:rsid w:val="00200C26"/>
    <w:rPr>
      <w:sz w:val="32"/>
      <w:szCs w:val="32"/>
    </w:rPr>
  </w:style>
  <w:style w:type="paragraph" w:customStyle="1" w:styleId="Absatznummerierung1">
    <w:name w:val="Absatznummerierung 1"/>
    <w:basedOn w:val="berschrift1"/>
    <w:next w:val="Standard"/>
    <w:link w:val="Absatznummerierung1Zchn"/>
    <w:uiPriority w:val="7"/>
    <w:qFormat/>
    <w:rsid w:val="0047358C"/>
    <w:pPr>
      <w:ind w:left="851" w:hanging="851"/>
    </w:pPr>
  </w:style>
  <w:style w:type="character" w:customStyle="1" w:styleId="Absatznummerierung1Zchn">
    <w:name w:val="Absatznummerierung 1 Zchn"/>
    <w:basedOn w:val="berschrift1Zchn"/>
    <w:link w:val="Absatznummerierung1"/>
    <w:uiPriority w:val="7"/>
    <w:rsid w:val="0047358C"/>
    <w:rPr>
      <w:rFonts w:ascii="Arial" w:eastAsiaTheme="majorEastAsia" w:hAnsi="Arial" w:cs="Arial"/>
      <w:b/>
      <w:bCs/>
      <w:color w:val="000000" w:themeColor="text1"/>
      <w:sz w:val="32"/>
      <w:szCs w:val="32"/>
    </w:rPr>
  </w:style>
  <w:style w:type="paragraph" w:customStyle="1" w:styleId="Absatznummerierung2">
    <w:name w:val="Absatznummerierung 2"/>
    <w:basedOn w:val="berschrift2"/>
    <w:next w:val="Standard"/>
    <w:link w:val="Absatznummerierung2Zchn"/>
    <w:uiPriority w:val="7"/>
    <w:qFormat/>
    <w:rsid w:val="009A1078"/>
    <w:pPr>
      <w:ind w:left="851" w:hanging="851"/>
    </w:pPr>
    <w:rPr>
      <w:b w:val="0"/>
      <w:sz w:val="20"/>
    </w:rPr>
  </w:style>
  <w:style w:type="character" w:customStyle="1" w:styleId="Absatznummerierung2Zchn">
    <w:name w:val="Absatznummerierung 2 Zchn"/>
    <w:basedOn w:val="berschrift2Zchn"/>
    <w:link w:val="Absatznummerierung2"/>
    <w:uiPriority w:val="7"/>
    <w:rsid w:val="009A1078"/>
    <w:rPr>
      <w:rFonts w:ascii="Arial" w:eastAsiaTheme="majorEastAsia" w:hAnsi="Arial" w:cstheme="majorBidi"/>
      <w:b w:val="0"/>
      <w:color w:val="000000" w:themeColor="text1"/>
      <w:sz w:val="20"/>
      <w:szCs w:val="26"/>
    </w:rPr>
  </w:style>
  <w:style w:type="paragraph" w:customStyle="1" w:styleId="Absatznummerierung3">
    <w:name w:val="Absatznummerierung 3"/>
    <w:basedOn w:val="berschrift3"/>
    <w:next w:val="Standard"/>
    <w:link w:val="Absatznummerierung3Zchn"/>
    <w:uiPriority w:val="7"/>
    <w:qFormat/>
    <w:rsid w:val="0047358C"/>
    <w:pPr>
      <w:ind w:left="851" w:hanging="851"/>
    </w:pPr>
    <w:rPr>
      <w:b w:val="0"/>
    </w:rPr>
  </w:style>
  <w:style w:type="paragraph" w:styleId="Untertitel0">
    <w:name w:val="Subtitle"/>
    <w:basedOn w:val="Standard"/>
    <w:next w:val="Standard"/>
    <w:link w:val="UntertitelZchn0"/>
    <w:uiPriority w:val="2"/>
    <w:qFormat/>
    <w:rsid w:val="00C603B4"/>
    <w:pPr>
      <w:numPr>
        <w:ilvl w:val="1"/>
      </w:numPr>
      <w:spacing w:after="120"/>
    </w:pPr>
    <w:rPr>
      <w:rFonts w:eastAsiaTheme="minorEastAsia"/>
      <w:sz w:val="32"/>
    </w:rPr>
  </w:style>
  <w:style w:type="character" w:customStyle="1" w:styleId="UntertitelZchn0">
    <w:name w:val="Untertitel Zchn"/>
    <w:basedOn w:val="Absatz-Standardschriftart"/>
    <w:link w:val="Untertitel0"/>
    <w:uiPriority w:val="2"/>
    <w:rsid w:val="00C603B4"/>
    <w:rPr>
      <w:rFonts w:eastAsiaTheme="minorEastAsia"/>
      <w:sz w:val="32"/>
    </w:rPr>
  </w:style>
  <w:style w:type="paragraph" w:customStyle="1" w:styleId="Deckblattthema">
    <w:name w:val="Deckblattthema"/>
    <w:basedOn w:val="Untertitel0"/>
    <w:uiPriority w:val="1"/>
    <w:rsid w:val="00C603B4"/>
    <w:pPr>
      <w:spacing w:after="0"/>
    </w:pPr>
    <w:rPr>
      <w:sz w:val="36"/>
      <w:szCs w:val="36"/>
    </w:rPr>
  </w:style>
  <w:style w:type="paragraph" w:customStyle="1" w:styleId="Deckblatttitel">
    <w:name w:val="Deckblatttitel"/>
    <w:basedOn w:val="Haupttitel"/>
    <w:uiPriority w:val="1"/>
    <w:qFormat/>
    <w:rsid w:val="00C603B4"/>
    <w:pPr>
      <w:spacing w:after="280"/>
    </w:pPr>
    <w:rPr>
      <w:sz w:val="60"/>
      <w:szCs w:val="60"/>
    </w:rPr>
  </w:style>
  <w:style w:type="paragraph" w:customStyle="1" w:styleId="HaupttitelBrombeer">
    <w:name w:val="Haupttitel Brombeer"/>
    <w:basedOn w:val="Haupttitel"/>
    <w:next w:val="Standard"/>
    <w:link w:val="HaupttitelBrombeerZchn"/>
    <w:uiPriority w:val="2"/>
    <w:qFormat/>
    <w:rsid w:val="00C603B4"/>
    <w:rPr>
      <w:color w:val="8C195F" w:themeColor="text2"/>
    </w:rPr>
  </w:style>
  <w:style w:type="character" w:customStyle="1" w:styleId="HaupttitelBrombeerZchn">
    <w:name w:val="Haupttitel Brombeer Zchn"/>
    <w:basedOn w:val="HaupttitelZchn"/>
    <w:link w:val="HaupttitelBrombeer"/>
    <w:uiPriority w:val="2"/>
    <w:rsid w:val="00C603B4"/>
    <w:rPr>
      <w:b/>
      <w:bCs/>
      <w:color w:val="8C195F" w:themeColor="text2"/>
      <w:sz w:val="48"/>
      <w:szCs w:val="36"/>
    </w:rPr>
  </w:style>
  <w:style w:type="character" w:styleId="Hyperlink">
    <w:name w:val="Hyperlink"/>
    <w:basedOn w:val="Absatz-Standardschriftart"/>
    <w:uiPriority w:val="99"/>
    <w:unhideWhenUsed/>
    <w:rsid w:val="00C603B4"/>
    <w:rPr>
      <w:color w:val="0073B0" w:themeColor="hyperlink"/>
      <w:u w:val="single"/>
    </w:rPr>
  </w:style>
  <w:style w:type="paragraph" w:styleId="Inhaltsverzeichnisberschrift">
    <w:name w:val="TOC Heading"/>
    <w:basedOn w:val="berschrift1"/>
    <w:next w:val="Standard"/>
    <w:uiPriority w:val="11"/>
    <w:rsid w:val="00C603B4"/>
    <w:pPr>
      <w:numPr>
        <w:numId w:val="0"/>
      </w:numPr>
      <w:spacing w:before="240" w:after="160"/>
      <w:outlineLvl w:val="9"/>
    </w:pPr>
    <w:rPr>
      <w:rFonts w:asciiTheme="majorHAnsi" w:hAnsiTheme="majorHAnsi" w:cstheme="majorBidi"/>
      <w:b w:val="0"/>
      <w:bCs w:val="0"/>
      <w:color w:val="8C195F" w:themeColor="text2"/>
      <w:lang w:eastAsia="de-CH"/>
    </w:rPr>
  </w:style>
  <w:style w:type="character" w:customStyle="1" w:styleId="KeinLeerraumZchn">
    <w:name w:val="Kein Leerraum Zchn"/>
    <w:basedOn w:val="Absatz-Standardschriftart"/>
    <w:link w:val="KeinLeerraum"/>
    <w:rsid w:val="00C603B4"/>
    <w:rPr>
      <w:sz w:val="20"/>
    </w:rPr>
  </w:style>
  <w:style w:type="paragraph" w:customStyle="1" w:styleId="Liste1Ebene1">
    <w:name w:val="Liste_1 Ebene 1"/>
    <w:basedOn w:val="Standard"/>
    <w:link w:val="Liste1Ebene1Zchn"/>
    <w:uiPriority w:val="1"/>
    <w:rsid w:val="00C603B4"/>
    <w:pPr>
      <w:numPr>
        <w:numId w:val="5"/>
      </w:numPr>
    </w:pPr>
  </w:style>
  <w:style w:type="character" w:customStyle="1" w:styleId="Liste1Ebene1Zchn">
    <w:name w:val="Liste_1 Ebene 1 Zchn"/>
    <w:basedOn w:val="Absatz-Standardschriftart"/>
    <w:link w:val="Liste1Ebene1"/>
    <w:uiPriority w:val="1"/>
    <w:rsid w:val="00C603B4"/>
    <w:rPr>
      <w:sz w:val="20"/>
    </w:rPr>
  </w:style>
  <w:style w:type="paragraph" w:customStyle="1" w:styleId="Liste1Ebene2">
    <w:name w:val="Liste_1 Ebene 2"/>
    <w:basedOn w:val="Standard"/>
    <w:link w:val="Liste1Ebene2Zchn"/>
    <w:uiPriority w:val="1"/>
    <w:rsid w:val="00C603B4"/>
    <w:pPr>
      <w:numPr>
        <w:ilvl w:val="1"/>
        <w:numId w:val="5"/>
      </w:numPr>
    </w:pPr>
  </w:style>
  <w:style w:type="character" w:customStyle="1" w:styleId="Liste1Ebene2Zchn">
    <w:name w:val="Liste_1 Ebene 2 Zchn"/>
    <w:basedOn w:val="Absatz-Standardschriftart"/>
    <w:link w:val="Liste1Ebene2"/>
    <w:uiPriority w:val="1"/>
    <w:rsid w:val="00C603B4"/>
    <w:rPr>
      <w:sz w:val="20"/>
    </w:rPr>
  </w:style>
  <w:style w:type="paragraph" w:customStyle="1" w:styleId="Liste1Ebene3">
    <w:name w:val="Liste_1 Ebene 3"/>
    <w:basedOn w:val="Standard"/>
    <w:link w:val="Liste1Ebene3Zchn"/>
    <w:uiPriority w:val="1"/>
    <w:rsid w:val="00C603B4"/>
    <w:pPr>
      <w:numPr>
        <w:ilvl w:val="2"/>
        <w:numId w:val="5"/>
      </w:numPr>
    </w:pPr>
  </w:style>
  <w:style w:type="character" w:customStyle="1" w:styleId="Liste1Ebene3Zchn">
    <w:name w:val="Liste_1 Ebene 3 Zchn"/>
    <w:basedOn w:val="Absatz-Standardschriftart"/>
    <w:link w:val="Liste1Ebene3"/>
    <w:uiPriority w:val="1"/>
    <w:rsid w:val="00C603B4"/>
    <w:rPr>
      <w:sz w:val="20"/>
    </w:rPr>
  </w:style>
  <w:style w:type="table" w:customStyle="1" w:styleId="OST-Brombeer">
    <w:name w:val="OST-Brombeer"/>
    <w:basedOn w:val="NormaleTabelle"/>
    <w:uiPriority w:val="99"/>
    <w:rsid w:val="00C603B4"/>
    <w:pPr>
      <w:spacing w:after="0" w:line="240" w:lineRule="auto"/>
    </w:pPr>
    <w:tblPr>
      <w:tblStyleRowBandSize w:val="1"/>
      <w:tblStyleColBandSize w:val="1"/>
      <w:tblBorders>
        <w:top w:val="single" w:sz="8" w:space="0" w:color="8C195F" w:themeColor="text2"/>
        <w:left w:val="single" w:sz="8" w:space="0" w:color="8C195F" w:themeColor="text2"/>
        <w:bottom w:val="single" w:sz="8" w:space="0" w:color="8C195F" w:themeColor="text2"/>
        <w:right w:val="single" w:sz="8" w:space="0" w:color="8C195F" w:themeColor="text2"/>
        <w:insideH w:val="single" w:sz="8" w:space="0" w:color="8C195F" w:themeColor="text2"/>
        <w:insideV w:val="single" w:sz="8" w:space="0" w:color="8C195F" w:themeColor="text2"/>
      </w:tblBorders>
    </w:tblPr>
    <w:tblStylePr w:type="firstRow">
      <w:rPr>
        <w:b/>
      </w:rPr>
      <w:tblPr/>
      <w:tcPr>
        <w:tcBorders>
          <w:top w:val="single" w:sz="8" w:space="0" w:color="8C195F" w:themeColor="text2"/>
          <w:left w:val="single" w:sz="8" w:space="0" w:color="8C195F" w:themeColor="text2"/>
          <w:bottom w:val="single" w:sz="12" w:space="0" w:color="8C195F" w:themeColor="text2"/>
          <w:right w:val="single" w:sz="8" w:space="0" w:color="8C195F" w:themeColor="text2"/>
          <w:insideH w:val="single" w:sz="8" w:space="0" w:color="6B3881" w:themeColor="accent1"/>
          <w:insideV w:val="single" w:sz="8" w:space="0" w:color="8C195F" w:themeColor="text2"/>
          <w:tl2br w:val="nil"/>
          <w:tr2bl w:val="nil"/>
        </w:tcBorders>
      </w:tcPr>
    </w:tblStylePr>
    <w:tblStylePr w:type="lastRow">
      <w:rPr>
        <w:b/>
      </w:rPr>
      <w:tblPr/>
      <w:tcPr>
        <w:tcBorders>
          <w:top w:val="single" w:sz="12" w:space="0" w:color="8C195F" w:themeColor="text2"/>
          <w:left w:val="single" w:sz="8" w:space="0" w:color="8C195F" w:themeColor="text2"/>
          <w:bottom w:val="single" w:sz="8" w:space="0" w:color="8C195F" w:themeColor="text2"/>
          <w:right w:val="single" w:sz="8" w:space="0" w:color="8C195F" w:themeColor="text2"/>
          <w:insideH w:val="single" w:sz="12" w:space="0" w:color="6B3881" w:themeColor="accent1"/>
          <w:insideV w:val="single" w:sz="8" w:space="0" w:color="8C195F" w:themeColor="text2"/>
          <w:tl2br w:val="nil"/>
          <w:tr2bl w:val="nil"/>
        </w:tcBorders>
      </w:tcPr>
    </w:tblStylePr>
    <w:tblStylePr w:type="firstCol">
      <w:rPr>
        <w:b/>
      </w:rPr>
    </w:tblStylePr>
    <w:tblStylePr w:type="lastCol">
      <w:rPr>
        <w:b/>
      </w:rPr>
    </w:tblStylePr>
    <w:tblStylePr w:type="band1Vert">
      <w:tblPr/>
      <w:tcPr>
        <w:shd w:val="clear" w:color="auto" w:fill="C6C6C6" w:themeFill="background2"/>
      </w:tcPr>
    </w:tblStylePr>
    <w:tblStylePr w:type="band1Horz">
      <w:tblPr/>
      <w:tcPr>
        <w:shd w:val="clear" w:color="auto" w:fill="C6C6C6" w:themeFill="background2"/>
      </w:tcPr>
    </w:tblStylePr>
  </w:style>
  <w:style w:type="table" w:customStyle="1" w:styleId="OST-Violett">
    <w:name w:val="OST-Violett"/>
    <w:basedOn w:val="NormaleTabelle"/>
    <w:uiPriority w:val="99"/>
    <w:rsid w:val="00C603B4"/>
    <w:pPr>
      <w:spacing w:after="0" w:line="240" w:lineRule="auto"/>
    </w:pPr>
    <w:tblPr>
      <w:tblStyleRowBandSize w:val="1"/>
      <w:tblStyleColBandSize w:val="1"/>
      <w:tblBorders>
        <w:top w:val="single" w:sz="8" w:space="0" w:color="6B3881"/>
        <w:left w:val="single" w:sz="8" w:space="0" w:color="6B3881"/>
        <w:bottom w:val="single" w:sz="8" w:space="0" w:color="6B3881"/>
        <w:right w:val="single" w:sz="8" w:space="0" w:color="6B3881"/>
        <w:insideH w:val="single" w:sz="8" w:space="0" w:color="6B3881"/>
        <w:insideV w:val="single" w:sz="8" w:space="0" w:color="6B3881"/>
      </w:tblBorders>
    </w:tblPr>
    <w:tblStylePr w:type="firstRow">
      <w:rPr>
        <w:b/>
      </w:rPr>
      <w:tblPr/>
      <w:tcPr>
        <w:tcBorders>
          <w:top w:val="single" w:sz="8" w:space="0" w:color="6B3881" w:themeColor="accent1"/>
          <w:left w:val="single" w:sz="8" w:space="0" w:color="6B3881" w:themeColor="accent1"/>
          <w:bottom w:val="single" w:sz="12" w:space="0" w:color="6B3881" w:themeColor="accent1"/>
          <w:right w:val="single" w:sz="8" w:space="0" w:color="6B3881" w:themeColor="accent1"/>
          <w:insideH w:val="single" w:sz="8" w:space="0" w:color="6B3881" w:themeColor="accent1"/>
          <w:insideV w:val="single" w:sz="8" w:space="0" w:color="6B3881" w:themeColor="accent1"/>
          <w:tl2br w:val="nil"/>
          <w:tr2bl w:val="nil"/>
        </w:tcBorders>
      </w:tcPr>
    </w:tblStylePr>
    <w:tblStylePr w:type="lastRow">
      <w:rPr>
        <w:b/>
      </w:rPr>
      <w:tblPr/>
      <w:tcPr>
        <w:tcBorders>
          <w:top w:val="single" w:sz="12" w:space="0" w:color="6B3881" w:themeColor="accent1"/>
          <w:left w:val="single" w:sz="8" w:space="0" w:color="6B3881" w:themeColor="accent1"/>
          <w:bottom w:val="single" w:sz="8" w:space="0" w:color="6B3881" w:themeColor="accent1"/>
          <w:right w:val="single" w:sz="8" w:space="0" w:color="6B3881" w:themeColor="accent1"/>
          <w:insideH w:val="single" w:sz="12" w:space="0" w:color="6B3881" w:themeColor="accent1"/>
          <w:insideV w:val="single" w:sz="8" w:space="0" w:color="6B3881" w:themeColor="accent1"/>
          <w:tl2br w:val="nil"/>
          <w:tr2bl w:val="nil"/>
        </w:tcBorders>
      </w:tcPr>
    </w:tblStylePr>
    <w:tblStylePr w:type="firstCol">
      <w:rPr>
        <w:b/>
      </w:rPr>
    </w:tblStylePr>
    <w:tblStylePr w:type="lastCol">
      <w:rPr>
        <w:b/>
      </w:rPr>
    </w:tblStylePr>
    <w:tblStylePr w:type="band1Vert">
      <w:tblPr/>
      <w:tcPr>
        <w:shd w:val="clear" w:color="auto" w:fill="D0A9D0" w:themeFill="accent2"/>
      </w:tcPr>
    </w:tblStylePr>
    <w:tblStylePr w:type="band1Horz">
      <w:tblPr/>
      <w:tcPr>
        <w:shd w:val="clear" w:color="auto" w:fill="D0A9D0" w:themeFill="accent2"/>
      </w:tcPr>
    </w:tblStylePr>
  </w:style>
  <w:style w:type="paragraph" w:customStyle="1" w:styleId="Titel1Brombeer">
    <w:name w:val="Titel_1 Brombeer"/>
    <w:basedOn w:val="Titel1"/>
    <w:next w:val="Standard"/>
    <w:uiPriority w:val="4"/>
    <w:rsid w:val="00C603B4"/>
    <w:rPr>
      <w:color w:val="8C195F" w:themeColor="text2"/>
    </w:rPr>
  </w:style>
  <w:style w:type="paragraph" w:customStyle="1" w:styleId="Titel2Brombeer">
    <w:name w:val="Titel_2 Brombeer"/>
    <w:basedOn w:val="Titel2"/>
    <w:next w:val="Standard"/>
    <w:link w:val="Titel2BrombeerZchn"/>
    <w:uiPriority w:val="4"/>
    <w:rsid w:val="00C603B4"/>
    <w:rPr>
      <w:color w:val="8C195F" w:themeColor="text2"/>
    </w:rPr>
  </w:style>
  <w:style w:type="character" w:customStyle="1" w:styleId="Titel2BrombeerZchn">
    <w:name w:val="Titel_2 Brombeer Zchn"/>
    <w:basedOn w:val="Titel2Zchn"/>
    <w:link w:val="Titel2Brombeer"/>
    <w:uiPriority w:val="4"/>
    <w:rsid w:val="00C603B4"/>
    <w:rPr>
      <w:b/>
      <w:bCs/>
      <w:color w:val="8C195F" w:themeColor="text2"/>
      <w:sz w:val="24"/>
      <w:szCs w:val="24"/>
    </w:rPr>
  </w:style>
  <w:style w:type="paragraph" w:customStyle="1" w:styleId="Titel3Brombeer">
    <w:name w:val="Titel_3 Brombeer"/>
    <w:basedOn w:val="Titel3"/>
    <w:next w:val="Standard"/>
    <w:uiPriority w:val="4"/>
    <w:rsid w:val="00C603B4"/>
    <w:rPr>
      <w:color w:val="8C195F" w:themeColor="text2"/>
    </w:rPr>
  </w:style>
  <w:style w:type="character" w:customStyle="1" w:styleId="Absatznummerierung3Zchn">
    <w:name w:val="Absatznummerierung 3 Zchn"/>
    <w:basedOn w:val="berschrift3Zchn"/>
    <w:link w:val="Absatznummerierung3"/>
    <w:uiPriority w:val="7"/>
    <w:rsid w:val="0047358C"/>
    <w:rPr>
      <w:rFonts w:ascii="Arial" w:eastAsiaTheme="majorEastAsia" w:hAnsi="Arial" w:cstheme="majorBidi"/>
      <w:b w:val="0"/>
      <w:color w:val="000000" w:themeColor="text1"/>
      <w:sz w:val="20"/>
      <w:szCs w:val="24"/>
    </w:rPr>
  </w:style>
  <w:style w:type="paragraph" w:styleId="Beschriftung">
    <w:name w:val="caption"/>
    <w:basedOn w:val="Standard"/>
    <w:next w:val="Standard"/>
    <w:uiPriority w:val="35"/>
    <w:unhideWhenUsed/>
    <w:qFormat/>
    <w:rsid w:val="005A256D"/>
    <w:pPr>
      <w:spacing w:after="200" w:line="240" w:lineRule="auto"/>
    </w:pPr>
    <w:rPr>
      <w:i/>
      <w:iCs/>
      <w:color w:val="8C195F" w:themeColor="text2"/>
      <w:sz w:val="18"/>
      <w:szCs w:val="18"/>
    </w:rPr>
  </w:style>
  <w:style w:type="character" w:styleId="Kommentarzeichen">
    <w:name w:val="annotation reference"/>
    <w:basedOn w:val="Absatz-Standardschriftart"/>
    <w:uiPriority w:val="99"/>
    <w:semiHidden/>
    <w:unhideWhenUsed/>
    <w:rsid w:val="00E853C8"/>
    <w:rPr>
      <w:sz w:val="16"/>
      <w:szCs w:val="16"/>
    </w:rPr>
  </w:style>
  <w:style w:type="paragraph" w:styleId="Kommentartext">
    <w:name w:val="annotation text"/>
    <w:basedOn w:val="Standard"/>
    <w:link w:val="KommentartextZchn"/>
    <w:uiPriority w:val="99"/>
    <w:semiHidden/>
    <w:unhideWhenUsed/>
    <w:rsid w:val="00E853C8"/>
    <w:pPr>
      <w:spacing w:line="240" w:lineRule="auto"/>
    </w:pPr>
    <w:rPr>
      <w:szCs w:val="20"/>
    </w:rPr>
  </w:style>
  <w:style w:type="character" w:customStyle="1" w:styleId="KommentartextZchn">
    <w:name w:val="Kommentartext Zchn"/>
    <w:basedOn w:val="Absatz-Standardschriftart"/>
    <w:link w:val="Kommentartext"/>
    <w:uiPriority w:val="99"/>
    <w:semiHidden/>
    <w:rsid w:val="00E853C8"/>
    <w:rPr>
      <w:sz w:val="20"/>
      <w:szCs w:val="20"/>
    </w:rPr>
  </w:style>
  <w:style w:type="paragraph" w:styleId="Kommentarthema">
    <w:name w:val="annotation subject"/>
    <w:basedOn w:val="Kommentartext"/>
    <w:next w:val="Kommentartext"/>
    <w:link w:val="KommentarthemaZchn"/>
    <w:uiPriority w:val="99"/>
    <w:semiHidden/>
    <w:unhideWhenUsed/>
    <w:rsid w:val="00E853C8"/>
    <w:rPr>
      <w:b/>
      <w:bCs/>
    </w:rPr>
  </w:style>
  <w:style w:type="character" w:customStyle="1" w:styleId="KommentarthemaZchn">
    <w:name w:val="Kommentarthema Zchn"/>
    <w:basedOn w:val="KommentartextZchn"/>
    <w:link w:val="Kommentarthema"/>
    <w:uiPriority w:val="99"/>
    <w:semiHidden/>
    <w:rsid w:val="00E853C8"/>
    <w:rPr>
      <w:b/>
      <w:bCs/>
      <w:sz w:val="20"/>
      <w:szCs w:val="20"/>
    </w:rPr>
  </w:style>
  <w:style w:type="character" w:styleId="BesuchterLink">
    <w:name w:val="FollowedHyperlink"/>
    <w:basedOn w:val="Absatz-Standardschriftart"/>
    <w:uiPriority w:val="99"/>
    <w:semiHidden/>
    <w:unhideWhenUsed/>
    <w:rsid w:val="000E1AF2"/>
    <w:rPr>
      <w:color w:val="5FBFE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www.elektroniktutor.de/bauteilkunde/smd_code.html" TargetMode="External"/><Relationship Id="rId26" Type="http://schemas.openxmlformats.org/officeDocument/2006/relationships/image" Target="media/image15.png"/><Relationship Id="rId39" Type="http://schemas.openxmlformats.org/officeDocument/2006/relationships/image" Target="media/image22.png"/><Relationship Id="rId21" Type="http://schemas.openxmlformats.org/officeDocument/2006/relationships/image" Target="media/image10.jpe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11" Type="http://schemas.openxmlformats.org/officeDocument/2006/relationships/image" Target="media/image1.png"/><Relationship Id="rId24" Type="http://schemas.openxmlformats.org/officeDocument/2006/relationships/image" Target="media/image13.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36" Type="http://schemas.openxmlformats.org/officeDocument/2006/relationships/image" Target="media/image19.svg"/><Relationship Id="rId49" Type="http://schemas.openxmlformats.org/officeDocument/2006/relationships/hyperlink" Target="https://www.analog.com/en/design-center/design-tools-and-calculators/ltspice-simulator.html" TargetMode="External"/><Relationship Id="rId10" Type="http://schemas.openxmlformats.org/officeDocument/2006/relationships/endnotes" Target="endnotes.xml"/><Relationship Id="rId19" Type="http://schemas.openxmlformats.org/officeDocument/2006/relationships/image" Target="media/image8.jpeg"/><Relationship Id="rId44" Type="http://schemas.openxmlformats.org/officeDocument/2006/relationships/image" Target="media/image27.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6.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hyperlink" Target="https://ostch.sharepoint.com/teams/TS-ESAPublic181/Freigegebene%20Dokumente/Forms/AllItems.aspx?id=%2Fteams%2FTS%2DESAPublic181%2FFreigegebene%20Dokumente%2FGeneral%2F01%5FAltiumNexus%2FKurzeinf%C3%BChrung%5FAltium%5FNexus%2Epdf&amp;parent=%2Fteams%2FTS%2DESAPublic181%2FFreigegebene%20Dokumente%2FGeneral%2F01%5FAltiumNexus" TargetMode="External"/><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160.png"/><Relationship Id="rId38" Type="http://schemas.openxmlformats.org/officeDocument/2006/relationships/image" Target="media/image21.svg"/><Relationship Id="rId46" Type="http://schemas.openxmlformats.org/officeDocument/2006/relationships/image" Target="media/image29.png"/><Relationship Id="rId20" Type="http://schemas.openxmlformats.org/officeDocument/2006/relationships/image" Target="media/image9.png"/><Relationship Id="rId41" Type="http://schemas.openxmlformats.org/officeDocument/2006/relationships/image" Target="media/image24.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1.jpg"/></Relationships>
</file>

<file path=word/_rels/settings.xml.rels><?xml version="1.0" encoding="UTF-8" standalone="yes"?>
<Relationships xmlns="http://schemas.openxmlformats.org/package/2006/relationships"><Relationship Id="rId1" Type="http://schemas.openxmlformats.org/officeDocument/2006/relationships/attachedTemplate" Target="https://ostch.sharepoint.com/teams/TS-OSTVorlagen/Vorlagen/OST-Kurzbericht.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B82D60120F24E189E8F01799E527040"/>
        <w:category>
          <w:name w:val="Allgemein"/>
          <w:gallery w:val="placeholder"/>
        </w:category>
        <w:types>
          <w:type w:val="bbPlcHdr"/>
        </w:types>
        <w:behaviors>
          <w:behavior w:val="content"/>
        </w:behaviors>
        <w:guid w:val="{36EEA5A0-809F-41BC-B023-8E10308D646A}"/>
      </w:docPartPr>
      <w:docPartBody>
        <w:p w:rsidR="005A5A07" w:rsidRDefault="00432305">
          <w:pPr>
            <w:pStyle w:val="0B82D60120F24E189E8F01799E527040"/>
          </w:pPr>
          <w:r w:rsidRPr="00AB1321">
            <w:rPr>
              <w:rStyle w:val="Platzhaltertext"/>
            </w:rPr>
            <w:t>[Titel]</w:t>
          </w:r>
        </w:p>
      </w:docPartBody>
    </w:docPart>
    <w:docPart>
      <w:docPartPr>
        <w:name w:val="7E7205AC828243828292DFF120C6972B"/>
        <w:category>
          <w:name w:val="Allgemein"/>
          <w:gallery w:val="placeholder"/>
        </w:category>
        <w:types>
          <w:type w:val="bbPlcHdr"/>
        </w:types>
        <w:behaviors>
          <w:behavior w:val="content"/>
        </w:behaviors>
        <w:guid w:val="{1CA00D4C-D543-4882-B52F-18637E79BBB0}"/>
      </w:docPartPr>
      <w:docPartBody>
        <w:p w:rsidR="005A5A07" w:rsidRDefault="00432305">
          <w:pPr>
            <w:pStyle w:val="7E7205AC828243828292DFF120C6972B"/>
          </w:pPr>
          <w:r w:rsidRPr="00AB1321">
            <w:rPr>
              <w:rStyle w:val="Platzhaltertext"/>
            </w:rPr>
            <w:t>[</w:t>
          </w:r>
          <w:r>
            <w:rPr>
              <w:rStyle w:val="Platzhaltertext"/>
            </w:rPr>
            <w:t>Untertitel</w:t>
          </w:r>
          <w:r w:rsidRPr="00AB1321">
            <w:rPr>
              <w:rStyle w:val="Platzhaltertext"/>
            </w:rPr>
            <w:t>]</w:t>
          </w:r>
        </w:p>
      </w:docPartBody>
    </w:docPart>
    <w:docPart>
      <w:docPartPr>
        <w:name w:val="6C060A5B05424554A23908BD643B3DA3"/>
        <w:category>
          <w:name w:val="Allgemein"/>
          <w:gallery w:val="placeholder"/>
        </w:category>
        <w:types>
          <w:type w:val="bbPlcHdr"/>
        </w:types>
        <w:behaviors>
          <w:behavior w:val="content"/>
        </w:behaviors>
        <w:guid w:val="{5C7B7928-17D1-42DB-9F8C-B51B8C403C69}"/>
      </w:docPartPr>
      <w:docPartBody>
        <w:p w:rsidR="005A5A07" w:rsidRDefault="00432305">
          <w:pPr>
            <w:pStyle w:val="6C060A5B05424554A23908BD643B3DA3"/>
          </w:pPr>
          <w:r w:rsidRPr="004F69D8">
            <w:rPr>
              <w:rFonts w:ascii="Arial" w:eastAsia="Arial" w:hAnsi="Arial" w:cs="Times New Roman"/>
              <w:color w:val="808080"/>
              <w:szCs w:val="16"/>
            </w:rPr>
            <w:t>[Titel]</w:t>
          </w:r>
        </w:p>
      </w:docPartBody>
    </w:docPart>
    <w:docPart>
      <w:docPartPr>
        <w:name w:val="CDFBE61B38A44A9D8F9DFD771B4C07F3"/>
        <w:category>
          <w:name w:val="Allgemein"/>
          <w:gallery w:val="placeholder"/>
        </w:category>
        <w:types>
          <w:type w:val="bbPlcHdr"/>
        </w:types>
        <w:behaviors>
          <w:behavior w:val="content"/>
        </w:behaviors>
        <w:guid w:val="{4B65BBE0-944C-4C68-8816-0B035691D747}"/>
      </w:docPartPr>
      <w:docPartBody>
        <w:p w:rsidR="001240C5" w:rsidRDefault="00933887" w:rsidP="00933887">
          <w:pPr>
            <w:pStyle w:val="CDFBE61B38A44A9D8F9DFD771B4C07F3"/>
          </w:pPr>
          <w:r w:rsidRPr="00B94592">
            <w:rPr>
              <w:rStyle w:val="Platzhaltertext"/>
            </w:rPr>
            <w:t>Klicken oder tippen Sie hier, um Text einzugeben.</w:t>
          </w:r>
        </w:p>
      </w:docPartBody>
    </w:docPart>
    <w:docPart>
      <w:docPartPr>
        <w:name w:val="B17C79AC19AC4B03988C33E15EAEBFAF"/>
        <w:category>
          <w:name w:val="Allgemein"/>
          <w:gallery w:val="placeholder"/>
        </w:category>
        <w:types>
          <w:type w:val="bbPlcHdr"/>
        </w:types>
        <w:behaviors>
          <w:behavior w:val="content"/>
        </w:behaviors>
        <w:guid w:val="{E60737B6-6C38-426F-903E-F4B08FF4C60D}"/>
      </w:docPartPr>
      <w:docPartBody>
        <w:p w:rsidR="001240C5" w:rsidRDefault="00933887" w:rsidP="00933887">
          <w:pPr>
            <w:pStyle w:val="B17C79AC19AC4B03988C33E15EAEBFAF"/>
          </w:pPr>
          <w:r w:rsidRPr="00BD616E">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2305"/>
    <w:rsid w:val="000230BC"/>
    <w:rsid w:val="001240C5"/>
    <w:rsid w:val="0026178E"/>
    <w:rsid w:val="002E32C4"/>
    <w:rsid w:val="003A1E3B"/>
    <w:rsid w:val="00432305"/>
    <w:rsid w:val="004752EC"/>
    <w:rsid w:val="005A5A07"/>
    <w:rsid w:val="007B1BBB"/>
    <w:rsid w:val="007E57F5"/>
    <w:rsid w:val="00933887"/>
    <w:rsid w:val="00A3402C"/>
    <w:rsid w:val="00AD2C88"/>
    <w:rsid w:val="00C15065"/>
    <w:rsid w:val="00CB22FD"/>
    <w:rsid w:val="00DD1E2D"/>
    <w:rsid w:val="00FB5902"/>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CH" w:eastAsia="de-CH"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sid w:val="00933887"/>
    <w:rPr>
      <w:color w:val="808080"/>
    </w:rPr>
  </w:style>
  <w:style w:type="paragraph" w:customStyle="1" w:styleId="0B82D60120F24E189E8F01799E527040">
    <w:name w:val="0B82D60120F24E189E8F01799E527040"/>
  </w:style>
  <w:style w:type="paragraph" w:customStyle="1" w:styleId="7E7205AC828243828292DFF120C6972B">
    <w:name w:val="7E7205AC828243828292DFF120C6972B"/>
  </w:style>
  <w:style w:type="paragraph" w:customStyle="1" w:styleId="6C060A5B05424554A23908BD643B3DA3">
    <w:name w:val="6C060A5B05424554A23908BD643B3DA3"/>
  </w:style>
  <w:style w:type="paragraph" w:customStyle="1" w:styleId="CDFBE61B38A44A9D8F9DFD771B4C07F3">
    <w:name w:val="CDFBE61B38A44A9D8F9DFD771B4C07F3"/>
    <w:rsid w:val="00933887"/>
  </w:style>
  <w:style w:type="paragraph" w:customStyle="1" w:styleId="B17C79AC19AC4B03988C33E15EAEBFAF">
    <w:name w:val="B17C79AC19AC4B03988C33E15EAEBFAF"/>
    <w:rsid w:val="0093388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ST">
  <a:themeElements>
    <a:clrScheme name="Benutzerdefiniert 1">
      <a:dk1>
        <a:sysClr val="windowText" lastClr="000000"/>
      </a:dk1>
      <a:lt1>
        <a:sysClr val="window" lastClr="FFFFFF"/>
      </a:lt1>
      <a:dk2>
        <a:srgbClr val="8C195F"/>
      </a:dk2>
      <a:lt2>
        <a:srgbClr val="C6C6C6"/>
      </a:lt2>
      <a:accent1>
        <a:srgbClr val="6B3881"/>
      </a:accent1>
      <a:accent2>
        <a:srgbClr val="D0A9D0"/>
      </a:accent2>
      <a:accent3>
        <a:srgbClr val="007E6B"/>
      </a:accent3>
      <a:accent4>
        <a:srgbClr val="A7D5C2"/>
      </a:accent4>
      <a:accent5>
        <a:srgbClr val="C32E15"/>
      </a:accent5>
      <a:accent6>
        <a:srgbClr val="D72864"/>
      </a:accent6>
      <a:hlink>
        <a:srgbClr val="0073B0"/>
      </a:hlink>
      <a:folHlink>
        <a:srgbClr val="5FBFE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28575"/>
        <a:effectLst/>
      </a:spPr>
      <a:bodyPr rtlCol="0" anchor="t"/>
      <a:lstStyle>
        <a:defPPr algn="l">
          <a:defRPr sz="1400" dirty="0">
            <a:solidFill>
              <a:schemeClr val="tx1"/>
            </a:solidFill>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txDef>
      <a:spPr>
        <a:noFill/>
      </a:spPr>
      <a:bodyPr wrap="square" lIns="0" tIns="0" rIns="0" bIns="0" rtlCol="0">
        <a:normAutofit lnSpcReduction="10000"/>
      </a:bodyPr>
      <a:lstStyle>
        <a:defPPr marL="252000" indent="-252000" algn="l">
          <a:spcAft>
            <a:spcPts val="600"/>
          </a:spcAft>
          <a:buClr>
            <a:schemeClr val="tx2"/>
          </a:buClr>
          <a:buFont typeface="Arial" panose="020B0604020202020204" pitchFamily="34" charset="0"/>
          <a:buChar char="•"/>
          <a:defRPr sz="2000" dirty="0" err="1" smtClean="0">
            <a:ea typeface="Roboto Medium" panose="02000000000000000000" pitchFamily="2" charset="0"/>
          </a:defRPr>
        </a:defPPr>
      </a:lstStyle>
    </a:txDef>
  </a:objectDefaults>
  <a:extraClrSchemeLst>
    <a:extraClrScheme>
      <a:clrScheme name="OST - Farben">
        <a:dk1>
          <a:srgbClr val="191919"/>
        </a:dk1>
        <a:lt1>
          <a:srgbClr val="FFFFFF"/>
        </a:lt1>
        <a:dk2>
          <a:srgbClr val="8C195F"/>
        </a:dk2>
        <a:lt2>
          <a:srgbClr val="D72864"/>
        </a:lt2>
        <a:accent1>
          <a:srgbClr val="56276D"/>
        </a:accent1>
        <a:accent2>
          <a:srgbClr val="C397C4"/>
        </a:accent2>
        <a:accent3>
          <a:srgbClr val="146C58"/>
        </a:accent3>
        <a:accent4>
          <a:srgbClr val="99CCB5"/>
        </a:accent4>
        <a:accent5>
          <a:srgbClr val="B21D19"/>
        </a:accent5>
        <a:accent6>
          <a:srgbClr val="EC867B"/>
        </a:accent6>
        <a:hlink>
          <a:srgbClr val="191919"/>
        </a:hlink>
        <a:folHlink>
          <a:srgbClr val="191919"/>
        </a:folHlink>
      </a:clrScheme>
      <a:clrMap bg1="lt1" tx1="dk1" bg2="lt2" tx2="dk2" accent1="accent1" accent2="accent2" accent3="accent3" accent4="accent4" accent5="accent5" accent6="accent6" hlink="hlink" folHlink="folHlink"/>
    </a:extraClrScheme>
  </a:extraClrSchemeLst>
  <a:custClrLst>
    <a:custClr name="OST Violett">
      <a:srgbClr val="9560A4"/>
    </a:custClr>
    <a:custClr name="OST Grün">
      <a:srgbClr val="1DAF8E"/>
    </a:custClr>
    <a:custClr name="OST Rot">
      <a:srgbClr val="E84E0F"/>
    </a:custClr>
    <a:custClr name="OST Blau">
      <a:srgbClr val="0086CD"/>
    </a:custClr>
    <a:custClr name="OST Orange">
      <a:srgbClr val="FBBA00"/>
    </a:custClr>
    <a:custClr name="Weiss">
      <a:srgbClr val="FFFFFF"/>
    </a:custClr>
    <a:custClr name="Weiss">
      <a:srgbClr val="FFFFFF"/>
    </a:custClr>
    <a:custClr name="OST Schwarz">
      <a:srgbClr val="191919"/>
    </a:custClr>
    <a:custClr name="OST Brombeer">
      <a:srgbClr val="8C195F"/>
    </a:custClr>
    <a:custClr name="OST Himbeer">
      <a:srgbClr val="D72864"/>
    </a:custClr>
    <a:custClr name="OST Dunkelviolett">
      <a:srgbClr val="6B3881"/>
    </a:custClr>
    <a:custClr name="OST Dunkelgrün">
      <a:srgbClr val="007E6B"/>
    </a:custClr>
    <a:custClr name="OST Dunkelrot">
      <a:srgbClr val="C32E15"/>
    </a:custClr>
    <a:custClr name="OST Dunkelblau">
      <a:srgbClr val="0073B0"/>
    </a:custClr>
    <a:custClr name="OST Dunkelorange">
      <a:srgbClr val="D18F00"/>
    </a:custClr>
    <a:custClr name="Weiss">
      <a:srgbClr val="FFFFFF"/>
    </a:custClr>
    <a:custClr name="Weiss">
      <a:srgbClr val="FFFFFF"/>
    </a:custClr>
    <a:custClr name="Weiss">
      <a:srgbClr val="FFFFFF"/>
    </a:custClr>
    <a:custClr name="Weiss">
      <a:srgbClr val="FFFFFF"/>
    </a:custClr>
    <a:custClr name="Weiss">
      <a:srgbClr val="FFFFFF"/>
    </a:custClr>
    <a:custClr name="OST Hellviolett">
      <a:srgbClr val="D0A9D0"/>
    </a:custClr>
    <a:custClr name="OST Hellgrün">
      <a:srgbClr val="A7D5C2"/>
    </a:custClr>
    <a:custClr name="OST Hellrot">
      <a:srgbClr val="F39A8B"/>
    </a:custClr>
    <a:custClr name="OST Hellblau">
      <a:srgbClr val="5FBFED"/>
    </a:custClr>
    <a:custClr name="OST Hellorange">
      <a:srgbClr val="FDD6AF"/>
    </a:custClr>
    <a:custClr name="Weiss">
      <a:srgbClr val="FFFFFF"/>
    </a:custClr>
    <a:custClr name="Weiss">
      <a:srgbClr val="FFFFFF"/>
    </a:custClr>
    <a:custClr name="Weiss">
      <a:srgbClr val="FFFFFF"/>
    </a:custClr>
    <a:custClr name="Weiss">
      <a:srgbClr val="FFFFFF"/>
    </a:custClr>
    <a:custClr name="Weiss">
      <a:srgbClr val="FFFFFF"/>
    </a:custClr>
  </a:custClrLst>
  <a:extLst>
    <a:ext uri="{05A4C25C-085E-4340-85A3-A5531E510DB2}">
      <thm15:themeFamily xmlns:thm15="http://schemas.microsoft.com/office/thememl/2012/main" name="OST" id="{346B4F04-AF7B-4800-A2AC-4B72139B1D6C}" vid="{89E028E0-94EE-43B1-876B-62DEE373A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0C17A725C2F7F14DA7BD4390B8CC10C5" ma:contentTypeVersion="18" ma:contentTypeDescription="Ein neues Dokument erstellen." ma:contentTypeScope="" ma:versionID="4d4d4b12ec248dc19229389a1af03042">
  <xsd:schema xmlns:xsd="http://www.w3.org/2001/XMLSchema" xmlns:xs="http://www.w3.org/2001/XMLSchema" xmlns:p="http://schemas.microsoft.com/office/2006/metadata/properties" xmlns:ns2="7cbc8f1c-7aec-4c0f-94f7-d7a778b1f150" xmlns:ns3="ad66ac8b-a0d6-471b-a9a3-42be27d96eff" targetNamespace="http://schemas.microsoft.com/office/2006/metadata/properties" ma:root="true" ma:fieldsID="36823829a397c712915d088a919cecc7" ns2:_="" ns3:_="">
    <xsd:import namespace="7cbc8f1c-7aec-4c0f-94f7-d7a778b1f150"/>
    <xsd:import namespace="ad66ac8b-a0d6-471b-a9a3-42be27d96ef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LengthInSecond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lcf76f155ced4ddcb4097134ff3c332f" minOccurs="0"/>
                <xsd:element ref="ns3:TaxCatchAll"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bc8f1c-7aec-4c0f-94f7-d7a778b1f15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2" nillable="true" ma:displayName="Length (seconds)" ma:internalName="MediaLengthInSeconds" ma:readOnly="true">
      <xsd:simpleType>
        <xsd:restriction base="dms:Unknown"/>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Bildmarkierungen" ma:readOnly="false" ma:fieldId="{5cf76f15-5ced-4ddc-b409-7134ff3c332f}" ma:taxonomyMulti="true" ma:sspId="f212c26d-ba8a-401b-a725-3045b2045bc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66ac8b-a0d6-471b-a9a3-42be27d96eff" elementFormDefault="qualified">
    <xsd:import namespace="http://schemas.microsoft.com/office/2006/documentManagement/types"/>
    <xsd:import namespace="http://schemas.microsoft.com/office/infopath/2007/PartnerControls"/>
    <xsd:element name="SharedWithUsers" ma:index="10"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internalName="SharedWithDetails" ma:readOnly="true">
      <xsd:simpleType>
        <xsd:restriction base="dms:Note">
          <xsd:maxLength value="255"/>
        </xsd:restriction>
      </xsd:simpleType>
    </xsd:element>
    <xsd:element name="TaxCatchAll" ma:index="22" nillable="true" ma:displayName="Taxonomy Catch All Column" ma:hidden="true" ma:list="{96137c87-629c-40fa-aef6-d0ea829924dd}" ma:internalName="TaxCatchAll" ma:showField="CatchAllData" ma:web="ad66ac8b-a0d6-471b-a9a3-42be27d96e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cbc8f1c-7aec-4c0f-94f7-d7a778b1f150">
      <Terms xmlns="http://schemas.microsoft.com/office/infopath/2007/PartnerControls"/>
    </lcf76f155ced4ddcb4097134ff3c332f>
    <TaxCatchAll xmlns="ad66ac8b-a0d6-471b-a9a3-42be27d96eff"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06D0E4-F625-4C2B-9CCF-83DC3AA9E79B}">
  <ds:schemaRefs>
    <ds:schemaRef ds:uri="http://schemas.openxmlformats.org/officeDocument/2006/bibliography"/>
  </ds:schemaRefs>
</ds:datastoreItem>
</file>

<file path=customXml/itemProps2.xml><?xml version="1.0" encoding="utf-8"?>
<ds:datastoreItem xmlns:ds="http://schemas.openxmlformats.org/officeDocument/2006/customXml" ds:itemID="{29FA6486-C2C9-4306-83A9-C334CF3CFEFE}"/>
</file>

<file path=customXml/itemProps3.xml><?xml version="1.0" encoding="utf-8"?>
<ds:datastoreItem xmlns:ds="http://schemas.openxmlformats.org/officeDocument/2006/customXml" ds:itemID="{BFD1A1F7-BF2B-42EE-BF06-533AB6E9933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7F853C0-6AE3-4D85-8C93-910F3807A42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OST-Kurzbericht.dotx</Template>
  <TotalTime>0</TotalTime>
  <Pages>10</Pages>
  <Words>3585</Words>
  <Characters>22591</Characters>
  <Application>Microsoft Office Word</Application>
  <DocSecurity>0</DocSecurity>
  <Lines>188</Lines>
  <Paragraphs>52</Paragraphs>
  <ScaleCrop>false</ScaleCrop>
  <HeadingPairs>
    <vt:vector size="2" baseType="variant">
      <vt:variant>
        <vt:lpstr>Titel</vt:lpstr>
      </vt:variant>
      <vt:variant>
        <vt:i4>1</vt:i4>
      </vt:variant>
    </vt:vector>
  </HeadingPairs>
  <TitlesOfParts>
    <vt:vector size="1" baseType="lpstr">
      <vt:lpstr>Analyse und Neukonzeption einer Elektronik</vt:lpstr>
    </vt:vector>
  </TitlesOfParts>
  <Company>OST – Ostschweizer Fachhochschule</Company>
  <LinksUpToDate>false</LinksUpToDate>
  <CharactersWithSpaces>26124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Analyse und Neukonzeption einer Elektronik</dc:title>
  <dc:subject>ITBO Modul</dc:subject>
  <dc:creator>Leonie Zellweger</dc:creator>
  <cp:keywords/>
  <dc:description/>
  <cp:lastModifiedBy>Leonie Zellweger</cp:lastModifiedBy>
  <cp:revision>144</cp:revision>
  <dcterms:created xsi:type="dcterms:W3CDTF">2022-10-03T10:02:00Z</dcterms:created>
  <dcterms:modified xsi:type="dcterms:W3CDTF">2022-11-02T21:33:00Z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0x0101000C17A725C2F7F14DA7BD4390B8CC10C5</vt:lpwstr>
  </property>
</Properties>
</file>